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B16" w:rsidRPr="00801F73" w:rsidRDefault="00123A57" w:rsidP="00D97C42">
      <w:pPr>
        <w:tabs>
          <w:tab w:val="center" w:pos="4898"/>
          <w:tab w:val="left" w:pos="6825"/>
        </w:tabs>
        <w:jc w:val="center"/>
        <w:outlineLvl w:val="0"/>
        <w:rPr>
          <w:rFonts w:ascii="Times New Roman" w:hAnsi="Times New Roman"/>
          <w:b/>
          <w:kern w:val="36"/>
          <w:sz w:val="24"/>
          <w:szCs w:val="24"/>
          <w:lang w:eastAsia="en-US"/>
        </w:rPr>
      </w:pP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П</w:t>
      </w:r>
      <w:r w:rsidR="00CB5198"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РОТОКОЛ</w:t>
      </w: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№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="005E033B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С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</w:t>
      </w:r>
      <w:r w:rsidR="00C7637F">
        <w:rPr>
          <w:rFonts w:ascii="Times New Roman" w:hAnsi="Times New Roman"/>
          <w:b/>
          <w:kern w:val="36"/>
          <w:sz w:val="24"/>
          <w:szCs w:val="24"/>
          <w:lang w:eastAsia="en-US"/>
        </w:rPr>
        <w:t>1</w:t>
      </w:r>
      <w:r w:rsidR="00C80317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/20</w:t>
      </w:r>
      <w:r w:rsidR="00C7637F">
        <w:rPr>
          <w:rFonts w:ascii="Times New Roman" w:hAnsi="Times New Roman"/>
          <w:b/>
          <w:kern w:val="36"/>
          <w:sz w:val="24"/>
          <w:szCs w:val="24"/>
          <w:lang w:eastAsia="en-US"/>
        </w:rPr>
        <w:t>26</w:t>
      </w:r>
    </w:p>
    <w:p w:rsidR="00123A57" w:rsidRPr="00CB5198" w:rsidRDefault="007A7ACD" w:rsidP="00D97C42">
      <w:pPr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о</w:t>
      </w:r>
      <w:r w:rsidR="005F79E0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чно</w:t>
      </w: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го</w:t>
      </w:r>
      <w:r w:rsidR="005E033B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заседания Закупочной комиссии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филиала ПАО «</w:t>
      </w:r>
      <w:r w:rsidR="00E0292A" w:rsidRPr="00E0292A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Россети Московский регион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» </w:t>
      </w:r>
      <w:r w:rsidR="00415761" w:rsidRP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–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Северные электрические сети</w:t>
      </w:r>
      <w:r w:rsid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по </w:t>
      </w:r>
      <w:r w:rsidR="003F3A19" w:rsidRPr="003F3A19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утверждению Извещений о проведении запросов </w:t>
      </w:r>
      <w:r w:rsidR="00431112" w:rsidRPr="0043111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цен </w:t>
      </w:r>
      <w:r w:rsidR="00723C56" w:rsidRPr="00723C56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по результатам предварительного отбора в электронной форме</w:t>
      </w:r>
    </w:p>
    <w:p w:rsidR="00C450B3" w:rsidRPr="00651DF0" w:rsidRDefault="00C450B3" w:rsidP="00D97C42">
      <w:pPr>
        <w:spacing w:before="100" w:beforeAutospacing="1" w:after="105"/>
        <w:contextualSpacing/>
        <w:jc w:val="both"/>
        <w:outlineLvl w:val="1"/>
        <w:rPr>
          <w:rFonts w:ascii="Times New Roman" w:hAnsi="Times New Roman"/>
          <w:b/>
          <w:bCs/>
          <w:sz w:val="24"/>
          <w:szCs w:val="24"/>
          <w:lang w:eastAsia="en-U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2835"/>
        <w:gridCol w:w="2693"/>
      </w:tblGrid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14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Место заседания</w:t>
            </w:r>
          </w:p>
        </w:tc>
        <w:tc>
          <w:tcPr>
            <w:tcW w:w="2835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заседания/ принятия решения</w:t>
            </w:r>
          </w:p>
        </w:tc>
        <w:tc>
          <w:tcPr>
            <w:tcW w:w="2693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составления и подписания протокола</w:t>
            </w:r>
          </w:p>
        </w:tc>
      </w:tr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EC6C1F" w:rsidP="00142F38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/>
                <w:snapToGrid w:val="0"/>
                <w:sz w:val="22"/>
              </w:rPr>
            </w:pPr>
            <w:r w:rsidRPr="00EC6C1F">
              <w:rPr>
                <w:rFonts w:ascii="Times New Roman" w:eastAsia="Times New Roman" w:hAnsi="Times New Roman"/>
                <w:snapToGrid w:val="0"/>
                <w:sz w:val="22"/>
              </w:rPr>
              <w:t xml:space="preserve">Московская область, г. Химки, Коммунальный проезд, </w:t>
            </w:r>
            <w:r w:rsidR="00142F38">
              <w:rPr>
                <w:rFonts w:ascii="Times New Roman" w:eastAsia="Times New Roman" w:hAnsi="Times New Roman"/>
                <w:snapToGrid w:val="0"/>
                <w:sz w:val="22"/>
              </w:rPr>
              <w:t>стр. 8</w:t>
            </w:r>
          </w:p>
        </w:tc>
        <w:tc>
          <w:tcPr>
            <w:tcW w:w="2835" w:type="dxa"/>
            <w:vAlign w:val="center"/>
          </w:tcPr>
          <w:p w:rsidR="00415761" w:rsidRPr="004E0AD2" w:rsidRDefault="00C7637F" w:rsidP="003D0E2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28</w:t>
            </w:r>
            <w:r w:rsidR="00BD24DB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01</w:t>
            </w:r>
            <w:r w:rsidR="0041576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</w:t>
            </w:r>
            <w:r w:rsidR="00E55B1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2</w:t>
            </w: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  <w:tc>
          <w:tcPr>
            <w:tcW w:w="2693" w:type="dxa"/>
            <w:vAlign w:val="center"/>
          </w:tcPr>
          <w:p w:rsidR="00415761" w:rsidRPr="004E0AD2" w:rsidRDefault="00FB59AE" w:rsidP="003D0E2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8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01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</w:tr>
    </w:tbl>
    <w:p w:rsidR="00C450B3" w:rsidRPr="00651DF0" w:rsidRDefault="00C450B3" w:rsidP="00B045CC">
      <w:pPr>
        <w:spacing w:before="100" w:beforeAutospacing="1"/>
        <w:contextualSpacing/>
        <w:jc w:val="both"/>
        <w:outlineLvl w:val="1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B5198" w:rsidRPr="00415761" w:rsidRDefault="00826827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НА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ЗАСЕДАНИИ </w:t>
      </w:r>
      <w:r w:rsidR="00CB5198" w:rsidRPr="00415761">
        <w:rPr>
          <w:rFonts w:ascii="Times New Roman" w:hAnsi="Times New Roman"/>
          <w:b/>
          <w:bCs/>
          <w:iCs/>
          <w:sz w:val="24"/>
          <w:szCs w:val="24"/>
          <w:lang w:eastAsia="en-US"/>
        </w:rPr>
        <w:t>ЗАКУПОЧНОЙ КОМИСИИ ПРИСУТСТВОВАЛИ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>:</w:t>
      </w:r>
    </w:p>
    <w:p w:rsidR="00C450B3" w:rsidRDefault="00C450B3" w:rsidP="00C450B3">
      <w:pPr>
        <w:jc w:val="both"/>
        <w:rPr>
          <w:rFonts w:ascii="Times New Roman" w:hAnsi="Times New Roman"/>
          <w:b/>
          <w:i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Заместител</w:t>
      </w:r>
      <w:r w:rsidR="00E4689C">
        <w:rPr>
          <w:rFonts w:ascii="Times New Roman" w:hAnsi="Times New Roman"/>
          <w:b/>
          <w:iCs/>
          <w:sz w:val="24"/>
          <w:szCs w:val="24"/>
          <w:lang w:eastAsia="en-US"/>
        </w:rPr>
        <w:t>ь</w:t>
      </w:r>
      <w:r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Председателя Закупочной комиссии:</w:t>
      </w:r>
    </w:p>
    <w:p w:rsidR="00C42A18" w:rsidRP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Титов Андрей Владимирович – Директор по логистике и МТО – начальник управления филиала ПАО «Россети Московский регион» – Северные электрические сети;</w:t>
      </w:r>
    </w:p>
    <w:p w:rsidR="000C70C2" w:rsidRDefault="000C70C2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Бабич Алексей Иванович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-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Директор по логистике и МТО – начальник управления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филиала ПАО «Россети Московский регион» – Северные электрические сети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BB388C" w:rsidRPr="00C42A18" w:rsidRDefault="00BB388C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Ножкин Алексей Михайлович – Заместитель начальника управления логистики филиала ПАО «Россети Московский регион» – Северные электрические сети;</w:t>
      </w:r>
    </w:p>
    <w:p w:rsidR="00C42A18" w:rsidRPr="003F39D0" w:rsidRDefault="00C42A18" w:rsidP="00C42A18">
      <w:pPr>
        <w:jc w:val="both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  <w:r w:rsidRPr="003F39D0">
        <w:rPr>
          <w:rFonts w:ascii="Times New Roman" w:hAnsi="Times New Roman"/>
          <w:b/>
          <w:bCs/>
          <w:iCs/>
          <w:sz w:val="24"/>
          <w:szCs w:val="24"/>
          <w:lang w:eastAsia="en-US"/>
        </w:rPr>
        <w:t>Члены Закупочной комиссии:</w:t>
      </w:r>
    </w:p>
    <w:p w:rsidR="00C42A18" w:rsidRP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Макурин Владимир Михайлович – Заместитель директора по технологическому присоединению;</w:t>
      </w:r>
    </w:p>
    <w:p w:rsidR="00877641" w:rsidRDefault="00877641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877641">
        <w:rPr>
          <w:rFonts w:ascii="Times New Roman" w:hAnsi="Times New Roman"/>
          <w:bCs/>
          <w:iCs/>
          <w:sz w:val="24"/>
          <w:szCs w:val="24"/>
          <w:lang w:eastAsia="en-US"/>
        </w:rPr>
        <w:t>Скворцов Роман Васильевич – и.о. начальника управления правового обеспечения и управления собственностью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C42A18" w:rsidRP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Осипов Иван Васильевич – Заместитель начальника управления капитального строительства филиала ПАО «Россети Московский регион» – Северные электрические сети;</w:t>
      </w:r>
    </w:p>
    <w:p w:rsid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Жук Денис Станиславович – Заместитель директора по капитальному строительству – начальник управления филиала ПАО «Россети Московский регион» – Северные электрические сети;</w:t>
      </w:r>
    </w:p>
    <w:p w:rsidR="00B426FA" w:rsidRDefault="00B426FA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Дементьев Дмитрий Николаевич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заместитель главного инженера по высоковольтным сетям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B426FA" w:rsidRDefault="00B426FA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Ганш Инна Юрьевна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начальник фина</w:t>
      </w:r>
      <w:r w:rsidR="00877641">
        <w:rPr>
          <w:rFonts w:ascii="Times New Roman" w:hAnsi="Times New Roman"/>
          <w:bCs/>
          <w:iCs/>
          <w:sz w:val="24"/>
          <w:szCs w:val="24"/>
          <w:lang w:eastAsia="en-US"/>
        </w:rPr>
        <w:t>нсово-экономического управления;</w:t>
      </w:r>
    </w:p>
    <w:p w:rsidR="00877641" w:rsidRDefault="00877641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877641">
        <w:rPr>
          <w:rFonts w:ascii="Times New Roman" w:hAnsi="Times New Roman"/>
          <w:bCs/>
          <w:iCs/>
          <w:sz w:val="24"/>
          <w:szCs w:val="24"/>
          <w:lang w:eastAsia="en-US"/>
        </w:rPr>
        <w:t>Пезов Павел Михайлович – Заместитель главного инженера по распределительным сетям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.</w:t>
      </w:r>
    </w:p>
    <w:p w:rsidR="00415761" w:rsidRPr="00415761" w:rsidRDefault="00415761" w:rsidP="00C42A18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Ответственный секретарь </w:t>
      </w:r>
      <w:r w:rsidR="001B6529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Закупочной </w:t>
      </w:r>
      <w:r w:rsidR="00ED0B20">
        <w:rPr>
          <w:rFonts w:ascii="Times New Roman" w:hAnsi="Times New Roman"/>
          <w:b/>
          <w:bCs/>
          <w:sz w:val="24"/>
          <w:szCs w:val="24"/>
          <w:lang w:eastAsia="en-US"/>
        </w:rPr>
        <w:t>комиссии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без права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голоса):</w:t>
      </w:r>
    </w:p>
    <w:p w:rsidR="003F39D0" w:rsidRPr="00F14F10" w:rsidRDefault="00A61BED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Тихомирова Вера Олеговна</w:t>
      </w:r>
      <w:r w:rsidR="00B93E23">
        <w:rPr>
          <w:rFonts w:ascii="Times New Roman" w:hAnsi="Times New Roman"/>
          <w:sz w:val="24"/>
          <w:szCs w:val="24"/>
          <w:lang w:eastAsia="en-US"/>
        </w:rPr>
        <w:t xml:space="preserve"> – Г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 xml:space="preserve">лавный специалист сектора по организации закупок 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– Северные электрические сети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>.</w:t>
      </w:r>
    </w:p>
    <w:p w:rsidR="00415761" w:rsidRPr="00CB5198" w:rsidRDefault="00415761" w:rsidP="008C404B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СЛУШАЛИ:</w:t>
      </w:r>
    </w:p>
    <w:p w:rsidR="005E033B" w:rsidRDefault="004E0AD2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Тихомирову В.О.</w:t>
      </w:r>
      <w:r w:rsidR="00415761" w:rsidRP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sz w:val="24"/>
          <w:szCs w:val="24"/>
          <w:lang w:eastAsia="en-US"/>
        </w:rPr>
        <w:t xml:space="preserve">– 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Главного специалиста сектора по организации закупок 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 w:rsidRPr="00415761">
        <w:rPr>
          <w:rFonts w:ascii="Times New Roman" w:hAnsi="Times New Roman"/>
          <w:bCs/>
          <w:sz w:val="24"/>
          <w:szCs w:val="24"/>
          <w:lang w:eastAsia="en-US"/>
        </w:rPr>
        <w:t>–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Северные электрические сети.</w:t>
      </w:r>
    </w:p>
    <w:p w:rsidR="00415761" w:rsidRPr="00651DF0" w:rsidRDefault="00415761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415761" w:rsidRPr="00415761" w:rsidRDefault="00415761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>ВОПРОСЫ ЗАСЕДАНИЯ:</w:t>
      </w:r>
    </w:p>
    <w:p w:rsidR="00415761" w:rsidRPr="00415761" w:rsidRDefault="00415761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415761">
        <w:rPr>
          <w:rFonts w:ascii="Times New Roman" w:hAnsi="Times New Roman"/>
          <w:sz w:val="24"/>
          <w:szCs w:val="24"/>
          <w:lang w:eastAsia="en-US"/>
        </w:rPr>
        <w:t xml:space="preserve">Об утверждении Извещений о проведении запросов </w:t>
      </w:r>
      <w:r w:rsidR="00431112" w:rsidRPr="00431112">
        <w:rPr>
          <w:rFonts w:ascii="Times New Roman" w:hAnsi="Times New Roman"/>
          <w:sz w:val="24"/>
          <w:szCs w:val="24"/>
          <w:lang w:eastAsia="en-US"/>
        </w:rPr>
        <w:t>цен</w:t>
      </w:r>
      <w:r w:rsidR="00414C53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и Руководства</w:t>
      </w:r>
      <w:r w:rsidR="00414C53" w:rsidRPr="00414C53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по экспертной оценке,</w:t>
      </w:r>
      <w:r w:rsidRPr="00415761">
        <w:rPr>
          <w:rFonts w:ascii="Times New Roman" w:hAnsi="Times New Roman"/>
          <w:sz w:val="24"/>
          <w:szCs w:val="24"/>
          <w:lang w:eastAsia="en-US"/>
        </w:rPr>
        <w:t xml:space="preserve"> по лотам согласно приложению 1 к настоящему протоколу. </w:t>
      </w:r>
    </w:p>
    <w:p w:rsidR="005E033B" w:rsidRPr="00651DF0" w:rsidRDefault="005E033B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E033B" w:rsidRPr="00415761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РЕШИЛИ:</w:t>
      </w:r>
    </w:p>
    <w:p w:rsidR="005E033B" w:rsidRPr="00CB5198" w:rsidRDefault="005E033B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1. </w:t>
      </w:r>
      <w:r w:rsidR="008C404B" w:rsidRPr="008C404B">
        <w:rPr>
          <w:rFonts w:ascii="Times New Roman" w:hAnsi="Times New Roman"/>
          <w:sz w:val="24"/>
          <w:szCs w:val="24"/>
          <w:lang w:eastAsia="en-US"/>
        </w:rPr>
        <w:t xml:space="preserve">Утвердить Извещения о проведении запросов </w:t>
      </w:r>
      <w:r w:rsidR="00414C53">
        <w:rPr>
          <w:rFonts w:ascii="Times New Roman" w:hAnsi="Times New Roman"/>
          <w:sz w:val="24"/>
          <w:szCs w:val="24"/>
          <w:lang w:eastAsia="en-US"/>
        </w:rPr>
        <w:t xml:space="preserve">цен и </w:t>
      </w:r>
      <w:r w:rsidR="00414C53" w:rsidRPr="00414C53">
        <w:rPr>
          <w:rFonts w:ascii="Times New Roman" w:hAnsi="Times New Roman"/>
          <w:sz w:val="24"/>
          <w:szCs w:val="24"/>
          <w:lang w:eastAsia="en-US"/>
        </w:rPr>
        <w:t xml:space="preserve">Руководства по экспертной оценке </w:t>
      </w:r>
      <w:r w:rsidR="008C404B" w:rsidRPr="008C404B">
        <w:rPr>
          <w:rFonts w:ascii="Times New Roman" w:hAnsi="Times New Roman"/>
          <w:sz w:val="24"/>
          <w:szCs w:val="24"/>
          <w:lang w:eastAsia="en-US"/>
        </w:rPr>
        <w:t>по лотам согласно приложению 1 к настоящему протоколу.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5E033B" w:rsidRPr="00651DF0" w:rsidRDefault="005E033B" w:rsidP="008C404B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944962" w:rsidRPr="00FE7EA9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РЕЗУЛЬТАТЫ ГОЛОСОВАНИЯ: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«За»</w:t>
      </w:r>
      <w:r w:rsidR="007842D3">
        <w:rPr>
          <w:rFonts w:ascii="Times New Roman" w:hAnsi="Times New Roman"/>
          <w:sz w:val="24"/>
          <w:szCs w:val="24"/>
          <w:lang w:eastAsia="en-US"/>
        </w:rPr>
        <w:t xml:space="preserve"> «10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«Против»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944962" w:rsidRDefault="00CB5198" w:rsidP="001E35A1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«Воздержалось»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  <w:r w:rsidR="005E033B" w:rsidRPr="005E033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3F39D0" w:rsidRPr="00651DF0" w:rsidRDefault="003F39D0" w:rsidP="001E35A1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CB5198" w:rsidRPr="00FC712B" w:rsidRDefault="005E033B" w:rsidP="00D97C42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ПОДПИСИ: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985"/>
        <w:gridCol w:w="3118"/>
        <w:gridCol w:w="2268"/>
      </w:tblGrid>
      <w:tr w:rsidR="00727F13" w:rsidRPr="005E033B" w:rsidTr="008C404B">
        <w:trPr>
          <w:cantSplit/>
          <w:trHeight w:val="688"/>
        </w:trPr>
        <w:tc>
          <w:tcPr>
            <w:tcW w:w="2835" w:type="dxa"/>
            <w:vAlign w:val="center"/>
          </w:tcPr>
          <w:p w:rsidR="00727F13" w:rsidRPr="00CB5198" w:rsidRDefault="00FE12B5" w:rsidP="00FE12B5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Заместитель п</w:t>
            </w:r>
            <w:r w:rsidR="00727F13">
              <w:rPr>
                <w:rFonts w:ascii="Times New Roman" w:hAnsi="Times New Roman"/>
                <w:sz w:val="24"/>
                <w:szCs w:val="24"/>
                <w:lang w:eastAsia="en-US"/>
              </w:rPr>
              <w:t>редседател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="00727F1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727F13"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Закупочной комиссии:</w:t>
            </w:r>
          </w:p>
        </w:tc>
        <w:tc>
          <w:tcPr>
            <w:tcW w:w="1985" w:type="dxa"/>
            <w:vAlign w:val="center"/>
          </w:tcPr>
          <w:p w:rsidR="00727F13" w:rsidRPr="00D97C42" w:rsidRDefault="00FE12B5" w:rsidP="003236E5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Титов А.В</w:t>
            </w:r>
            <w:r w:rsidR="00727F13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118" w:type="dxa"/>
            <w:vAlign w:val="center"/>
          </w:tcPr>
          <w:p w:rsidR="00727F13" w:rsidRPr="00CB5198" w:rsidRDefault="00FE12B5" w:rsidP="003236E5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Д</w:t>
            </w:r>
            <w:r w:rsidRPr="00FE12B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иректор по логистике и МТ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О – начальник управления </w:t>
            </w:r>
          </w:p>
        </w:tc>
        <w:tc>
          <w:tcPr>
            <w:tcW w:w="2268" w:type="dxa"/>
            <w:vAlign w:val="center"/>
          </w:tcPr>
          <w:p w:rsidR="00727F13" w:rsidRPr="00CB5198" w:rsidRDefault="00727F13" w:rsidP="00D97C4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97C42" w:rsidRPr="005E033B" w:rsidTr="008C404B">
        <w:trPr>
          <w:trHeight w:val="698"/>
        </w:trPr>
        <w:tc>
          <w:tcPr>
            <w:tcW w:w="2835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Секретарь Закупочной  комиссии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985" w:type="dxa"/>
            <w:vAlign w:val="center"/>
          </w:tcPr>
          <w:p w:rsidR="00D97C42" w:rsidRPr="00480851" w:rsidRDefault="00CC68F8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Тихомирова В.О. </w:t>
            </w:r>
          </w:p>
        </w:tc>
        <w:tc>
          <w:tcPr>
            <w:tcW w:w="3118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Главный специалист сектора по организации закупок</w:t>
            </w:r>
          </w:p>
        </w:tc>
        <w:tc>
          <w:tcPr>
            <w:tcW w:w="2268" w:type="dxa"/>
            <w:vAlign w:val="center"/>
          </w:tcPr>
          <w:p w:rsidR="00D97C42" w:rsidRPr="00CB5198" w:rsidRDefault="00D97C42" w:rsidP="00D97C4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77641" w:rsidRDefault="00877641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E033B" w:rsidRPr="00CB5198" w:rsidRDefault="005E033B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Приложения:</w:t>
      </w:r>
    </w:p>
    <w:p w:rsidR="005E033B" w:rsidRPr="00CB5198" w:rsidRDefault="005E033B" w:rsidP="008C404B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Перечень закупок к утверждению Закупочной комиссией;</w:t>
      </w:r>
    </w:p>
    <w:p w:rsidR="00AA65A5" w:rsidRDefault="005E033B" w:rsidP="006F7C30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Лист регистрации членов Закупочной комиссии.</w:t>
      </w:r>
    </w:p>
    <w:p w:rsidR="00892BBB" w:rsidRDefault="00892BBB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B426FA" w:rsidRDefault="00B426FA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D97C42" w:rsidRPr="00CC413F" w:rsidRDefault="00D97C42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Приложение №1 </w:t>
      </w:r>
    </w:p>
    <w:p w:rsidR="00A24F95" w:rsidRDefault="00D97C42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к Протоколу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1</w:t>
      </w:r>
      <w:r w:rsidR="006A1606" w:rsidRPr="004E0AD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C80317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="00C21C4C"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от «</w:t>
      </w:r>
      <w:r w:rsidR="00FB59AE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8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» 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января</w:t>
      </w:r>
      <w:r w:rsidR="00A90019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8E4D06" w:rsidRDefault="008E4D06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267DF" w:rsidRDefault="00C673C6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Перечень закупок к утверждению Закупочной комиссией</w:t>
      </w:r>
    </w:p>
    <w:p w:rsidR="00A24F95" w:rsidRDefault="00A24F95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ad"/>
        <w:tblW w:w="10225" w:type="dxa"/>
        <w:jc w:val="center"/>
        <w:tblLook w:val="04A0" w:firstRow="1" w:lastRow="0" w:firstColumn="1" w:lastColumn="0" w:noHBand="0" w:noVBand="1"/>
      </w:tblPr>
      <w:tblGrid>
        <w:gridCol w:w="2278"/>
        <w:gridCol w:w="7947"/>
      </w:tblGrid>
      <w:tr w:rsidR="00C673C6" w:rsidRPr="00043E27" w:rsidTr="00C7637F">
        <w:trPr>
          <w:trHeight w:val="545"/>
          <w:jc w:val="center"/>
        </w:trPr>
        <w:tc>
          <w:tcPr>
            <w:tcW w:w="2278" w:type="dxa"/>
            <w:vAlign w:val="center"/>
          </w:tcPr>
          <w:p w:rsidR="00C673C6" w:rsidRPr="00043E27" w:rsidRDefault="00C673C6" w:rsidP="00043E27">
            <w:pPr>
              <w:jc w:val="center"/>
              <w:rPr>
                <w:rFonts w:ascii="Times New Roman" w:hAnsi="Times New Roman"/>
                <w:szCs w:val="18"/>
              </w:rPr>
            </w:pPr>
            <w:r w:rsidRPr="00043E27">
              <w:rPr>
                <w:rFonts w:ascii="Times New Roman" w:hAnsi="Times New Roman"/>
                <w:szCs w:val="18"/>
              </w:rPr>
              <w:t>Номер закупки</w:t>
            </w:r>
          </w:p>
          <w:p w:rsidR="00C673C6" w:rsidRPr="00043E27" w:rsidRDefault="00C673C6" w:rsidP="00043E27">
            <w:pPr>
              <w:jc w:val="center"/>
              <w:rPr>
                <w:rFonts w:ascii="Times New Roman" w:hAnsi="Times New Roman"/>
                <w:szCs w:val="18"/>
              </w:rPr>
            </w:pPr>
            <w:r w:rsidRPr="00043E27">
              <w:rPr>
                <w:rFonts w:ascii="Times New Roman" w:hAnsi="Times New Roman"/>
                <w:szCs w:val="18"/>
              </w:rPr>
              <w:t xml:space="preserve">(ID номер ЗНТ из </w:t>
            </w:r>
            <w:r w:rsidR="00FB5906" w:rsidRPr="00043E27">
              <w:rPr>
                <w:rFonts w:ascii="Times New Roman" w:hAnsi="Times New Roman"/>
                <w:szCs w:val="18"/>
              </w:rPr>
              <w:t>SAP</w:t>
            </w:r>
            <w:r w:rsidRPr="00043E27">
              <w:rPr>
                <w:rFonts w:ascii="Times New Roman" w:hAnsi="Times New Roman"/>
                <w:szCs w:val="18"/>
              </w:rPr>
              <w:t>)</w:t>
            </w:r>
          </w:p>
        </w:tc>
        <w:tc>
          <w:tcPr>
            <w:tcW w:w="7947" w:type="dxa"/>
            <w:vAlign w:val="center"/>
          </w:tcPr>
          <w:p w:rsidR="00C673C6" w:rsidRPr="00043E27" w:rsidRDefault="00C673C6" w:rsidP="00043E27">
            <w:pPr>
              <w:jc w:val="center"/>
              <w:rPr>
                <w:rFonts w:ascii="Times New Roman" w:hAnsi="Times New Roman"/>
                <w:szCs w:val="18"/>
              </w:rPr>
            </w:pPr>
            <w:r w:rsidRPr="00043E27">
              <w:rPr>
                <w:rFonts w:ascii="Times New Roman" w:hAnsi="Times New Roman"/>
                <w:szCs w:val="18"/>
              </w:rPr>
              <w:t>Наименование лота</w:t>
            </w:r>
          </w:p>
        </w:tc>
      </w:tr>
      <w:tr w:rsidR="00C7637F" w:rsidRPr="00043E27" w:rsidTr="00C7637F">
        <w:trPr>
          <w:trHeight w:val="392"/>
          <w:jc w:val="center"/>
        </w:trPr>
        <w:tc>
          <w:tcPr>
            <w:tcW w:w="2278" w:type="dxa"/>
            <w:vAlign w:val="center"/>
          </w:tcPr>
          <w:p w:rsidR="00C7637F" w:rsidRPr="00C7637F" w:rsidRDefault="00C7637F" w:rsidP="00C7637F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7637F">
              <w:rPr>
                <w:rFonts w:ascii="Times New Roman" w:hAnsi="Times New Roman"/>
                <w:color w:val="000000"/>
              </w:rPr>
              <w:t>081-0025188</w:t>
            </w:r>
          </w:p>
        </w:tc>
        <w:tc>
          <w:tcPr>
            <w:tcW w:w="7947" w:type="dxa"/>
          </w:tcPr>
          <w:p w:rsidR="00C7637F" w:rsidRPr="00C7637F" w:rsidRDefault="00C7637F" w:rsidP="00C7637F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7637F">
              <w:rPr>
                <w:rFonts w:ascii="Times New Roman" w:hAnsi="Times New Roman"/>
                <w:color w:val="000000"/>
              </w:rPr>
              <w:t>Выполнение ПИР,СМР,ПНР полным иждивением Подрядчика по титулу: Реконструкция ВЛ-10 кВ ф. "Геофизика" от ЦРП-10/0,4 кВ № 13 до ЦРП-10/0,4 кВ № 9 п.Поварово (переустройство линии с изменением трассы прокладки) для освобождения земельного участка заявителя, в т.ч. ПИР, МО, Солнечногорский р-н, д. Задорино</w:t>
            </w:r>
          </w:p>
        </w:tc>
      </w:tr>
      <w:tr w:rsidR="00C7637F" w:rsidRPr="00043E27" w:rsidTr="00C7637F">
        <w:trPr>
          <w:trHeight w:val="392"/>
          <w:jc w:val="center"/>
        </w:trPr>
        <w:tc>
          <w:tcPr>
            <w:tcW w:w="2278" w:type="dxa"/>
            <w:vAlign w:val="center"/>
          </w:tcPr>
          <w:p w:rsidR="00C7637F" w:rsidRPr="00C7637F" w:rsidRDefault="00C7637F" w:rsidP="00C763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637F">
              <w:rPr>
                <w:rFonts w:ascii="Times New Roman" w:hAnsi="Times New Roman"/>
                <w:color w:val="000000"/>
              </w:rPr>
              <w:t>081-0025231</w:t>
            </w:r>
          </w:p>
        </w:tc>
        <w:tc>
          <w:tcPr>
            <w:tcW w:w="7947" w:type="dxa"/>
          </w:tcPr>
          <w:p w:rsidR="00C7637F" w:rsidRPr="00C7637F" w:rsidRDefault="00C7637F" w:rsidP="00C763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637F">
              <w:rPr>
                <w:rFonts w:ascii="Times New Roman" w:hAnsi="Times New Roman"/>
                <w:color w:val="000000"/>
              </w:rPr>
              <w:t>Выполнение СМР, ПНР полным иждивением Подрядчика (2 ПК): Строительство ТП-10/0,4кВ, ВЛЗ-10 кВ от ВЛЗ-10 кВ л. 614 ПС №19 "Краф", КЛ-0,4 кВ, ВРЩ-0,4 кВ, в т.ч. ПИР, МО, Пушкинский р-н, ориент. д. Никулино</w:t>
            </w:r>
          </w:p>
        </w:tc>
      </w:tr>
      <w:tr w:rsidR="00C7637F" w:rsidRPr="00043E27" w:rsidTr="00C7637F">
        <w:trPr>
          <w:trHeight w:val="392"/>
          <w:jc w:val="center"/>
        </w:trPr>
        <w:tc>
          <w:tcPr>
            <w:tcW w:w="2278" w:type="dxa"/>
            <w:vAlign w:val="center"/>
          </w:tcPr>
          <w:p w:rsidR="00C7637F" w:rsidRPr="00C7637F" w:rsidRDefault="00C7637F" w:rsidP="00C763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637F">
              <w:rPr>
                <w:rFonts w:ascii="Times New Roman" w:hAnsi="Times New Roman"/>
                <w:color w:val="000000"/>
              </w:rPr>
              <w:t>081-0025302</w:t>
            </w:r>
          </w:p>
        </w:tc>
        <w:tc>
          <w:tcPr>
            <w:tcW w:w="7947" w:type="dxa"/>
          </w:tcPr>
          <w:p w:rsidR="00C7637F" w:rsidRPr="00C7637F" w:rsidRDefault="00C7637F" w:rsidP="00C763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637F">
              <w:rPr>
                <w:rFonts w:ascii="Times New Roman" w:hAnsi="Times New Roman"/>
                <w:color w:val="000000"/>
              </w:rPr>
              <w:t>Выполнение СМР, ПНР полным иждивением Подрядчика(доп.объём) Строительство ТП-10/0,4кВ, КЛ-6 кВ от сооруж. от ПРВТ-10 кВ в месте отпайки сооруж. КЛ- 10 кВ ПС №220 "Ельдигино", ВЛИ-0,38 кВ, в т.ч. ПИР, МО, Пушкинский р-н</w:t>
            </w:r>
          </w:p>
        </w:tc>
      </w:tr>
      <w:tr w:rsidR="00C7637F" w:rsidRPr="00043E27" w:rsidTr="00C7637F">
        <w:trPr>
          <w:trHeight w:val="392"/>
          <w:jc w:val="center"/>
        </w:trPr>
        <w:tc>
          <w:tcPr>
            <w:tcW w:w="2278" w:type="dxa"/>
            <w:vAlign w:val="center"/>
          </w:tcPr>
          <w:p w:rsidR="00C7637F" w:rsidRPr="00C7637F" w:rsidRDefault="00C7637F" w:rsidP="00C763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637F">
              <w:rPr>
                <w:rFonts w:ascii="Times New Roman" w:hAnsi="Times New Roman"/>
                <w:color w:val="000000"/>
              </w:rPr>
              <w:t>081-0025080</w:t>
            </w:r>
          </w:p>
        </w:tc>
        <w:tc>
          <w:tcPr>
            <w:tcW w:w="7947" w:type="dxa"/>
          </w:tcPr>
          <w:p w:rsidR="00C7637F" w:rsidRPr="00C7637F" w:rsidRDefault="00C7637F" w:rsidP="00C763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637F">
              <w:rPr>
                <w:rFonts w:ascii="Times New Roman" w:hAnsi="Times New Roman"/>
                <w:color w:val="000000"/>
              </w:rPr>
              <w:t>Выполнение СМР, ПНР полным иждивением Подрядчика (2ПК): Строительство КТП- 6/0,4кВ, КЛ-6 кВ от КЛ-6 кВ ф. КТП 6595-КТП 6914 ПС №64 "Барвиха", ВЛИ-0,38 кВ, ВРЩ-0,4 кВ, в т.ч. ПИР, МО, Красногорский р-н, с. Ильинское, ул. Елизаветинская, уч.3</w:t>
            </w:r>
          </w:p>
        </w:tc>
      </w:tr>
      <w:tr w:rsidR="00C7637F" w:rsidRPr="00043E27" w:rsidTr="00C7637F">
        <w:trPr>
          <w:trHeight w:val="392"/>
          <w:jc w:val="center"/>
        </w:trPr>
        <w:tc>
          <w:tcPr>
            <w:tcW w:w="2278" w:type="dxa"/>
            <w:vAlign w:val="center"/>
          </w:tcPr>
          <w:p w:rsidR="00C7637F" w:rsidRPr="00C7637F" w:rsidRDefault="00C7637F" w:rsidP="00C763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637F">
              <w:rPr>
                <w:rFonts w:ascii="Times New Roman" w:hAnsi="Times New Roman"/>
                <w:color w:val="000000"/>
              </w:rPr>
              <w:t>081-0023172</w:t>
            </w:r>
          </w:p>
        </w:tc>
        <w:tc>
          <w:tcPr>
            <w:tcW w:w="7947" w:type="dxa"/>
          </w:tcPr>
          <w:p w:rsidR="00C7637F" w:rsidRPr="00C7637F" w:rsidRDefault="00C7637F" w:rsidP="00C763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637F">
              <w:rPr>
                <w:rFonts w:ascii="Times New Roman" w:hAnsi="Times New Roman"/>
                <w:color w:val="000000"/>
              </w:rPr>
              <w:t>Выполнение ПИР, СМР, ПНР полным иждивением Подрядчика по титулу: Строительство ВЛИ-0,38 кВ от ТП-6/0,4кВ № 217, ПС №429 "Шереметьево",в т.ч. ПИР, МО, г.о. Долгопрудный, мкр. Павельцево, Новое шоссе, в районе д. 29</w:t>
            </w:r>
          </w:p>
        </w:tc>
      </w:tr>
      <w:tr w:rsidR="00C7637F" w:rsidRPr="00043E27" w:rsidTr="00C7637F">
        <w:trPr>
          <w:trHeight w:val="392"/>
          <w:jc w:val="center"/>
        </w:trPr>
        <w:tc>
          <w:tcPr>
            <w:tcW w:w="2278" w:type="dxa"/>
            <w:vAlign w:val="center"/>
          </w:tcPr>
          <w:p w:rsidR="00C7637F" w:rsidRPr="00C7637F" w:rsidRDefault="00C7637F" w:rsidP="00C763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637F">
              <w:rPr>
                <w:rFonts w:ascii="Times New Roman" w:hAnsi="Times New Roman"/>
                <w:color w:val="000000"/>
              </w:rPr>
              <w:t>081-0025262</w:t>
            </w:r>
          </w:p>
        </w:tc>
        <w:tc>
          <w:tcPr>
            <w:tcW w:w="7947" w:type="dxa"/>
          </w:tcPr>
          <w:p w:rsidR="00C7637F" w:rsidRPr="00C7637F" w:rsidRDefault="00C7637F" w:rsidP="00C7637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7637F">
              <w:rPr>
                <w:rFonts w:ascii="Times New Roman" w:hAnsi="Times New Roman"/>
                <w:color w:val="000000"/>
              </w:rPr>
              <w:t>Выполнение ПИР, СМР, ПНР полным иждивением Подрядчика по титулу: Строительство КЛ-0,4 кВ от ТП-6/0,4кВ № 3289, ПС №77 "Талицы", ВРЩ-0,4 кВ, в т.ч. ПИР , МО, Пушкинский р-н</w:t>
            </w:r>
          </w:p>
        </w:tc>
      </w:tr>
    </w:tbl>
    <w:p w:rsidR="00395376" w:rsidRDefault="00395376" w:rsidP="00FD3F4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043E27" w:rsidRDefault="00043E27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06375" w:rsidRDefault="00F06375" w:rsidP="003F39D0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06375" w:rsidRDefault="00F06375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14F10" w:rsidRDefault="00F14F1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14F10" w:rsidRDefault="00F14F1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14F10" w:rsidRDefault="00F14F1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14F10" w:rsidRDefault="00F14F1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F14F10" w:rsidRDefault="00F14F1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C7637F" w:rsidRDefault="00C7637F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bookmarkStart w:id="0" w:name="_GoBack"/>
      <w:bookmarkEnd w:id="0"/>
    </w:p>
    <w:p w:rsidR="00954D80" w:rsidRDefault="00954D8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B426FA" w:rsidRPr="00E80D67" w:rsidRDefault="00C673C6" w:rsidP="00E80D67">
      <w:pPr>
        <w:jc w:val="right"/>
        <w:rPr>
          <w:rFonts w:ascii="Times New Roman" w:hAnsi="Times New Roman"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>Приложение №2</w:t>
      </w:r>
    </w:p>
    <w:p w:rsidR="00C673C6" w:rsidRPr="00C673C6" w:rsidRDefault="00C673C6" w:rsidP="00C673C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 xml:space="preserve">к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 xml:space="preserve">Протоколу </w:t>
      </w:r>
      <w:r w:rsidR="00A4760D"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1</w:t>
      </w:r>
      <w:r w:rsidR="00DA6DE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>202</w:t>
      </w:r>
      <w:r w:rsidR="00904DFA">
        <w:rPr>
          <w:rFonts w:ascii="Times New Roman" w:hAnsi="Times New Roman"/>
          <w:i/>
          <w:sz w:val="22"/>
          <w:szCs w:val="24"/>
          <w:lang w:eastAsia="en-US"/>
        </w:rPr>
        <w:t>5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 xml:space="preserve"> от «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28</w:t>
      </w:r>
      <w:r w:rsidR="00411877">
        <w:rPr>
          <w:rFonts w:ascii="Times New Roman" w:hAnsi="Times New Roman"/>
          <w:i/>
          <w:sz w:val="22"/>
          <w:szCs w:val="24"/>
          <w:lang w:eastAsia="en-US"/>
        </w:rPr>
        <w:t>»</w:t>
      </w:r>
      <w:r w:rsidR="00AB59D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января</w:t>
      </w:r>
      <w:r w:rsidR="001B728A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673C6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A84349" w:rsidRDefault="00A84349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C673C6" w:rsidRDefault="00C673C6" w:rsidP="00E64CE0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Лист регистрации членов Закупочной комиссии</w:t>
      </w:r>
    </w:p>
    <w:p w:rsid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4258"/>
        <w:gridCol w:w="1454"/>
        <w:gridCol w:w="1601"/>
      </w:tblGrid>
      <w:tr w:rsidR="00C42A18" w:rsidRPr="00C673C6" w:rsidTr="00E64CE0">
        <w:trPr>
          <w:jc w:val="center"/>
        </w:trPr>
        <w:tc>
          <w:tcPr>
            <w:tcW w:w="2401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 xml:space="preserve">ФИО 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члена комиссии</w:t>
            </w:r>
          </w:p>
        </w:tc>
        <w:tc>
          <w:tcPr>
            <w:tcW w:w="4258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Должность члена комиссии</w:t>
            </w:r>
          </w:p>
        </w:tc>
        <w:tc>
          <w:tcPr>
            <w:tcW w:w="1454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Позиция члена комиссии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(за/против/ воздержался)</w:t>
            </w:r>
          </w:p>
        </w:tc>
        <w:tc>
          <w:tcPr>
            <w:tcW w:w="1601" w:type="dxa"/>
            <w:vAlign w:val="center"/>
          </w:tcPr>
          <w:p w:rsidR="00C42A18" w:rsidRPr="00C42A18" w:rsidRDefault="00C42A18" w:rsidP="00426776">
            <w:pPr>
              <w:keepNext/>
              <w:tabs>
                <w:tab w:val="left" w:pos="1167"/>
              </w:tabs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Подпись члена комиссии</w:t>
            </w: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Титов Андрей Владимирович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Директор по логистике и МТО – начальник управления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Бабич Алексей Иванович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Директор по безопасности – начальник управления безопасности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Макурин Владимир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Заместитель директора по технологическому присоединению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Ножкин Алексей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Заместитель начальника управления </w:t>
            </w:r>
          </w:p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логистики и МТО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Осипов Иван Васильевич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начальника управления капитального строительства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Скворцов Роман Васильевич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И.о. начальника управления правового обеспечения и управления собственностью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Жук Денис Станиславович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директора по капитальному строительству – начальник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Дементьев Дмитрий Николаевич 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высоковольтным сетям.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Пезов Павел Михайлович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распределительным сетям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Ганш Инна Юрьевна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>ачальник финансово-экономического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673C6" w:rsidRP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sectPr w:rsidR="00C673C6" w:rsidRPr="00C673C6" w:rsidSect="0080110E">
      <w:pgSz w:w="11906" w:h="16838"/>
      <w:pgMar w:top="426" w:right="850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A03" w:rsidRDefault="00FC6A03" w:rsidP="00D84470">
      <w:r>
        <w:separator/>
      </w:r>
    </w:p>
  </w:endnote>
  <w:endnote w:type="continuationSeparator" w:id="0">
    <w:p w:rsidR="00FC6A03" w:rsidRDefault="00FC6A03" w:rsidP="00D8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A03" w:rsidRDefault="00FC6A03" w:rsidP="00D84470">
      <w:r>
        <w:separator/>
      </w:r>
    </w:p>
  </w:footnote>
  <w:footnote w:type="continuationSeparator" w:id="0">
    <w:p w:rsidR="00FC6A03" w:rsidRDefault="00FC6A03" w:rsidP="00D84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E35BF6"/>
    <w:multiLevelType w:val="hybridMultilevel"/>
    <w:tmpl w:val="6C8CB9E6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5F344AE"/>
    <w:multiLevelType w:val="multilevel"/>
    <w:tmpl w:val="8388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2C1C82"/>
    <w:multiLevelType w:val="hybridMultilevel"/>
    <w:tmpl w:val="3318A876"/>
    <w:lvl w:ilvl="0" w:tplc="5262DD2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47FA6"/>
    <w:multiLevelType w:val="hybridMultilevel"/>
    <w:tmpl w:val="9A2620F8"/>
    <w:lvl w:ilvl="0" w:tplc="04190011">
      <w:start w:val="1"/>
      <w:numFmt w:val="decimal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3B5268F7"/>
    <w:multiLevelType w:val="hybridMultilevel"/>
    <w:tmpl w:val="9C4EC6E8"/>
    <w:lvl w:ilvl="0" w:tplc="5A46B632">
      <w:start w:val="1"/>
      <w:numFmt w:val="decimal"/>
      <w:lvlText w:val="%1."/>
      <w:lvlJc w:val="left"/>
      <w:pPr>
        <w:ind w:left="18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0010D4A"/>
    <w:multiLevelType w:val="hybridMultilevel"/>
    <w:tmpl w:val="EA9E5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C4D4F"/>
    <w:multiLevelType w:val="hybridMultilevel"/>
    <w:tmpl w:val="0C56B172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9" w15:restartNumberingAfterBreak="0">
    <w:nsid w:val="5E996BC0"/>
    <w:multiLevelType w:val="hybridMultilevel"/>
    <w:tmpl w:val="E2206872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317F9"/>
    <w:multiLevelType w:val="hybridMultilevel"/>
    <w:tmpl w:val="C72A298E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35180E"/>
    <w:multiLevelType w:val="multilevel"/>
    <w:tmpl w:val="0BB0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D0C1951"/>
    <w:multiLevelType w:val="hybridMultilevel"/>
    <w:tmpl w:val="E6223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80501"/>
    <w:multiLevelType w:val="hybridMultilevel"/>
    <w:tmpl w:val="BBC03C60"/>
    <w:lvl w:ilvl="0" w:tplc="FBAED2D4">
      <w:start w:val="1"/>
      <w:numFmt w:val="decimal"/>
      <w:lvlText w:val="%1."/>
      <w:lvlJc w:val="left"/>
      <w:pPr>
        <w:ind w:left="824" w:hanging="5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13"/>
  </w:num>
  <w:num w:numId="10">
    <w:abstractNumId w:val="10"/>
  </w:num>
  <w:num w:numId="11">
    <w:abstractNumId w:val="0"/>
  </w:num>
  <w:num w:numId="12">
    <w:abstractNumId w:val="5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0135"/>
    <w:rsid w:val="0000000A"/>
    <w:rsid w:val="00000560"/>
    <w:rsid w:val="000005D3"/>
    <w:rsid w:val="00000B30"/>
    <w:rsid w:val="00000E54"/>
    <w:rsid w:val="00000ED4"/>
    <w:rsid w:val="00000F93"/>
    <w:rsid w:val="00001042"/>
    <w:rsid w:val="000016A6"/>
    <w:rsid w:val="0000185A"/>
    <w:rsid w:val="00001C91"/>
    <w:rsid w:val="00001F8B"/>
    <w:rsid w:val="00002149"/>
    <w:rsid w:val="0000248A"/>
    <w:rsid w:val="00002970"/>
    <w:rsid w:val="00002B67"/>
    <w:rsid w:val="00002C77"/>
    <w:rsid w:val="00003233"/>
    <w:rsid w:val="0000342A"/>
    <w:rsid w:val="00003665"/>
    <w:rsid w:val="00003AA2"/>
    <w:rsid w:val="00003BE9"/>
    <w:rsid w:val="00003F21"/>
    <w:rsid w:val="0000403D"/>
    <w:rsid w:val="0000409A"/>
    <w:rsid w:val="0000423F"/>
    <w:rsid w:val="00004305"/>
    <w:rsid w:val="000043E3"/>
    <w:rsid w:val="000046C7"/>
    <w:rsid w:val="0000489B"/>
    <w:rsid w:val="00004BD4"/>
    <w:rsid w:val="00004C09"/>
    <w:rsid w:val="0000578A"/>
    <w:rsid w:val="00005B63"/>
    <w:rsid w:val="00005B86"/>
    <w:rsid w:val="00005B95"/>
    <w:rsid w:val="00005F84"/>
    <w:rsid w:val="0000603E"/>
    <w:rsid w:val="00006607"/>
    <w:rsid w:val="000066C6"/>
    <w:rsid w:val="0000691E"/>
    <w:rsid w:val="00006947"/>
    <w:rsid w:val="00006C95"/>
    <w:rsid w:val="0000710E"/>
    <w:rsid w:val="000071BA"/>
    <w:rsid w:val="000071C8"/>
    <w:rsid w:val="00007283"/>
    <w:rsid w:val="00007869"/>
    <w:rsid w:val="00007873"/>
    <w:rsid w:val="0000798B"/>
    <w:rsid w:val="00007E3C"/>
    <w:rsid w:val="00010460"/>
    <w:rsid w:val="000107FA"/>
    <w:rsid w:val="00010DAD"/>
    <w:rsid w:val="00010E40"/>
    <w:rsid w:val="00010F2E"/>
    <w:rsid w:val="00011001"/>
    <w:rsid w:val="00011144"/>
    <w:rsid w:val="000115EC"/>
    <w:rsid w:val="0001205E"/>
    <w:rsid w:val="000125E6"/>
    <w:rsid w:val="0001267E"/>
    <w:rsid w:val="00012A11"/>
    <w:rsid w:val="00012D9C"/>
    <w:rsid w:val="00012F0C"/>
    <w:rsid w:val="00013387"/>
    <w:rsid w:val="00013A46"/>
    <w:rsid w:val="00014100"/>
    <w:rsid w:val="00014225"/>
    <w:rsid w:val="000145B7"/>
    <w:rsid w:val="00014623"/>
    <w:rsid w:val="00014D72"/>
    <w:rsid w:val="00015169"/>
    <w:rsid w:val="00015797"/>
    <w:rsid w:val="0001584D"/>
    <w:rsid w:val="00015C32"/>
    <w:rsid w:val="000161DA"/>
    <w:rsid w:val="00016681"/>
    <w:rsid w:val="00016BFF"/>
    <w:rsid w:val="00016C48"/>
    <w:rsid w:val="00017201"/>
    <w:rsid w:val="000174E8"/>
    <w:rsid w:val="00017866"/>
    <w:rsid w:val="00020109"/>
    <w:rsid w:val="00020811"/>
    <w:rsid w:val="00020816"/>
    <w:rsid w:val="00020997"/>
    <w:rsid w:val="000209BE"/>
    <w:rsid w:val="00020BC5"/>
    <w:rsid w:val="00020CFE"/>
    <w:rsid w:val="00021185"/>
    <w:rsid w:val="000211E0"/>
    <w:rsid w:val="00021619"/>
    <w:rsid w:val="000216AA"/>
    <w:rsid w:val="00021723"/>
    <w:rsid w:val="00022203"/>
    <w:rsid w:val="00022B6F"/>
    <w:rsid w:val="00023009"/>
    <w:rsid w:val="00023240"/>
    <w:rsid w:val="000232D1"/>
    <w:rsid w:val="00023350"/>
    <w:rsid w:val="000233F7"/>
    <w:rsid w:val="000239D6"/>
    <w:rsid w:val="00023A24"/>
    <w:rsid w:val="00023B28"/>
    <w:rsid w:val="00023F39"/>
    <w:rsid w:val="00023FA3"/>
    <w:rsid w:val="000241E6"/>
    <w:rsid w:val="000247FF"/>
    <w:rsid w:val="00024AC7"/>
    <w:rsid w:val="00024B64"/>
    <w:rsid w:val="00024DCE"/>
    <w:rsid w:val="00024FC9"/>
    <w:rsid w:val="000255D5"/>
    <w:rsid w:val="00025765"/>
    <w:rsid w:val="00025959"/>
    <w:rsid w:val="00025C12"/>
    <w:rsid w:val="00025D7D"/>
    <w:rsid w:val="00025F20"/>
    <w:rsid w:val="000260B0"/>
    <w:rsid w:val="00026400"/>
    <w:rsid w:val="00026454"/>
    <w:rsid w:val="00026646"/>
    <w:rsid w:val="0002674C"/>
    <w:rsid w:val="00026BD8"/>
    <w:rsid w:val="00026E57"/>
    <w:rsid w:val="00026E7F"/>
    <w:rsid w:val="0002702D"/>
    <w:rsid w:val="000271F9"/>
    <w:rsid w:val="000273C9"/>
    <w:rsid w:val="00027DA0"/>
    <w:rsid w:val="00027E1D"/>
    <w:rsid w:val="0003003B"/>
    <w:rsid w:val="000300C6"/>
    <w:rsid w:val="00030654"/>
    <w:rsid w:val="00030699"/>
    <w:rsid w:val="00030A4A"/>
    <w:rsid w:val="00031C63"/>
    <w:rsid w:val="00031E39"/>
    <w:rsid w:val="000322AB"/>
    <w:rsid w:val="000325EA"/>
    <w:rsid w:val="00032C6B"/>
    <w:rsid w:val="00032CDF"/>
    <w:rsid w:val="00032F35"/>
    <w:rsid w:val="00033026"/>
    <w:rsid w:val="0003305A"/>
    <w:rsid w:val="000331F2"/>
    <w:rsid w:val="000333BC"/>
    <w:rsid w:val="00033846"/>
    <w:rsid w:val="0003387C"/>
    <w:rsid w:val="00033D7E"/>
    <w:rsid w:val="00033FB4"/>
    <w:rsid w:val="000347D8"/>
    <w:rsid w:val="00034A55"/>
    <w:rsid w:val="00034C3A"/>
    <w:rsid w:val="00034D20"/>
    <w:rsid w:val="00034E9B"/>
    <w:rsid w:val="00034FE8"/>
    <w:rsid w:val="00035194"/>
    <w:rsid w:val="00035CC6"/>
    <w:rsid w:val="00036232"/>
    <w:rsid w:val="0003637A"/>
    <w:rsid w:val="00036599"/>
    <w:rsid w:val="000367E1"/>
    <w:rsid w:val="0003684A"/>
    <w:rsid w:val="00036C5D"/>
    <w:rsid w:val="00037050"/>
    <w:rsid w:val="00037057"/>
    <w:rsid w:val="0003722A"/>
    <w:rsid w:val="00037247"/>
    <w:rsid w:val="000372F2"/>
    <w:rsid w:val="0003739F"/>
    <w:rsid w:val="0003743D"/>
    <w:rsid w:val="0003799D"/>
    <w:rsid w:val="00037B29"/>
    <w:rsid w:val="00037C3B"/>
    <w:rsid w:val="00037C80"/>
    <w:rsid w:val="00037DDE"/>
    <w:rsid w:val="0004028C"/>
    <w:rsid w:val="000403A6"/>
    <w:rsid w:val="00040A75"/>
    <w:rsid w:val="00040B74"/>
    <w:rsid w:val="00040B9B"/>
    <w:rsid w:val="00041078"/>
    <w:rsid w:val="000411C8"/>
    <w:rsid w:val="0004159B"/>
    <w:rsid w:val="0004189F"/>
    <w:rsid w:val="00041930"/>
    <w:rsid w:val="00041B54"/>
    <w:rsid w:val="00041C5F"/>
    <w:rsid w:val="00041D4F"/>
    <w:rsid w:val="00041E54"/>
    <w:rsid w:val="00041F47"/>
    <w:rsid w:val="00041FE5"/>
    <w:rsid w:val="00042448"/>
    <w:rsid w:val="00042741"/>
    <w:rsid w:val="00042D04"/>
    <w:rsid w:val="00042DAA"/>
    <w:rsid w:val="0004301F"/>
    <w:rsid w:val="00043067"/>
    <w:rsid w:val="0004331A"/>
    <w:rsid w:val="00043C04"/>
    <w:rsid w:val="00043DAE"/>
    <w:rsid w:val="00043E27"/>
    <w:rsid w:val="000440B3"/>
    <w:rsid w:val="00044184"/>
    <w:rsid w:val="000442DF"/>
    <w:rsid w:val="00044816"/>
    <w:rsid w:val="00044EA2"/>
    <w:rsid w:val="00044F57"/>
    <w:rsid w:val="00045989"/>
    <w:rsid w:val="00045DA3"/>
    <w:rsid w:val="00045E57"/>
    <w:rsid w:val="000460A1"/>
    <w:rsid w:val="000465FE"/>
    <w:rsid w:val="0004661B"/>
    <w:rsid w:val="00046998"/>
    <w:rsid w:val="00046A24"/>
    <w:rsid w:val="00046A87"/>
    <w:rsid w:val="00046BD3"/>
    <w:rsid w:val="00046BD9"/>
    <w:rsid w:val="00046DC6"/>
    <w:rsid w:val="00046FEE"/>
    <w:rsid w:val="000470C7"/>
    <w:rsid w:val="00047583"/>
    <w:rsid w:val="00047649"/>
    <w:rsid w:val="00047933"/>
    <w:rsid w:val="00047C0B"/>
    <w:rsid w:val="00047E39"/>
    <w:rsid w:val="00047E5F"/>
    <w:rsid w:val="00050515"/>
    <w:rsid w:val="00050D8E"/>
    <w:rsid w:val="00050ED0"/>
    <w:rsid w:val="000519CC"/>
    <w:rsid w:val="000519E7"/>
    <w:rsid w:val="00051AD9"/>
    <w:rsid w:val="00051AE4"/>
    <w:rsid w:val="00051B10"/>
    <w:rsid w:val="00051BF8"/>
    <w:rsid w:val="000523B4"/>
    <w:rsid w:val="00052559"/>
    <w:rsid w:val="0005287D"/>
    <w:rsid w:val="00052A57"/>
    <w:rsid w:val="00052E34"/>
    <w:rsid w:val="00052F3A"/>
    <w:rsid w:val="000530D5"/>
    <w:rsid w:val="00053173"/>
    <w:rsid w:val="00053586"/>
    <w:rsid w:val="000536B9"/>
    <w:rsid w:val="00053768"/>
    <w:rsid w:val="000539A6"/>
    <w:rsid w:val="0005479B"/>
    <w:rsid w:val="00054B99"/>
    <w:rsid w:val="00054F9D"/>
    <w:rsid w:val="00055153"/>
    <w:rsid w:val="000556C5"/>
    <w:rsid w:val="0005588C"/>
    <w:rsid w:val="0005620C"/>
    <w:rsid w:val="0005640E"/>
    <w:rsid w:val="00056674"/>
    <w:rsid w:val="00056C06"/>
    <w:rsid w:val="00057651"/>
    <w:rsid w:val="0005778C"/>
    <w:rsid w:val="00057973"/>
    <w:rsid w:val="00057ABF"/>
    <w:rsid w:val="00057B21"/>
    <w:rsid w:val="00057EA6"/>
    <w:rsid w:val="00060690"/>
    <w:rsid w:val="000607C4"/>
    <w:rsid w:val="00060973"/>
    <w:rsid w:val="00060AB3"/>
    <w:rsid w:val="0006116C"/>
    <w:rsid w:val="00061535"/>
    <w:rsid w:val="00061AE4"/>
    <w:rsid w:val="00061E1E"/>
    <w:rsid w:val="00061E54"/>
    <w:rsid w:val="00061F9A"/>
    <w:rsid w:val="00062124"/>
    <w:rsid w:val="000621C9"/>
    <w:rsid w:val="00062B5B"/>
    <w:rsid w:val="00062E94"/>
    <w:rsid w:val="0006308D"/>
    <w:rsid w:val="0006311A"/>
    <w:rsid w:val="00063142"/>
    <w:rsid w:val="000631F2"/>
    <w:rsid w:val="00063834"/>
    <w:rsid w:val="00063A00"/>
    <w:rsid w:val="00063BAE"/>
    <w:rsid w:val="0006423C"/>
    <w:rsid w:val="000649BE"/>
    <w:rsid w:val="00064C4A"/>
    <w:rsid w:val="00064DA7"/>
    <w:rsid w:val="00064EC2"/>
    <w:rsid w:val="00065047"/>
    <w:rsid w:val="00065101"/>
    <w:rsid w:val="00065275"/>
    <w:rsid w:val="000653C5"/>
    <w:rsid w:val="000654B5"/>
    <w:rsid w:val="00065981"/>
    <w:rsid w:val="00065E3D"/>
    <w:rsid w:val="000661C7"/>
    <w:rsid w:val="00066962"/>
    <w:rsid w:val="00066BFA"/>
    <w:rsid w:val="00066CB5"/>
    <w:rsid w:val="00066D41"/>
    <w:rsid w:val="00066D65"/>
    <w:rsid w:val="00066FAA"/>
    <w:rsid w:val="000671BB"/>
    <w:rsid w:val="0006753D"/>
    <w:rsid w:val="000676B5"/>
    <w:rsid w:val="00067C1B"/>
    <w:rsid w:val="00067DC1"/>
    <w:rsid w:val="000701B6"/>
    <w:rsid w:val="0007040F"/>
    <w:rsid w:val="0007056C"/>
    <w:rsid w:val="0007072B"/>
    <w:rsid w:val="0007084A"/>
    <w:rsid w:val="0007084F"/>
    <w:rsid w:val="00070937"/>
    <w:rsid w:val="00070B9F"/>
    <w:rsid w:val="00070BC1"/>
    <w:rsid w:val="00070DA6"/>
    <w:rsid w:val="00071031"/>
    <w:rsid w:val="00071203"/>
    <w:rsid w:val="0007148E"/>
    <w:rsid w:val="000714F6"/>
    <w:rsid w:val="000718E2"/>
    <w:rsid w:val="00071C72"/>
    <w:rsid w:val="00071E0A"/>
    <w:rsid w:val="00071E57"/>
    <w:rsid w:val="00071EA0"/>
    <w:rsid w:val="00072528"/>
    <w:rsid w:val="0007277F"/>
    <w:rsid w:val="00072EE9"/>
    <w:rsid w:val="000736C1"/>
    <w:rsid w:val="00073943"/>
    <w:rsid w:val="00073A59"/>
    <w:rsid w:val="00073F08"/>
    <w:rsid w:val="00073F31"/>
    <w:rsid w:val="0007448B"/>
    <w:rsid w:val="000747D4"/>
    <w:rsid w:val="00074ADF"/>
    <w:rsid w:val="00074B0C"/>
    <w:rsid w:val="000753EC"/>
    <w:rsid w:val="00075802"/>
    <w:rsid w:val="000758D5"/>
    <w:rsid w:val="000758EA"/>
    <w:rsid w:val="00075B48"/>
    <w:rsid w:val="00075D33"/>
    <w:rsid w:val="00075E0D"/>
    <w:rsid w:val="00075F21"/>
    <w:rsid w:val="00076205"/>
    <w:rsid w:val="00076852"/>
    <w:rsid w:val="00077863"/>
    <w:rsid w:val="000779B6"/>
    <w:rsid w:val="00077FAC"/>
    <w:rsid w:val="00080337"/>
    <w:rsid w:val="0008045C"/>
    <w:rsid w:val="0008069E"/>
    <w:rsid w:val="000809EB"/>
    <w:rsid w:val="00080DD5"/>
    <w:rsid w:val="00080F7F"/>
    <w:rsid w:val="000810B1"/>
    <w:rsid w:val="00081D21"/>
    <w:rsid w:val="000820F9"/>
    <w:rsid w:val="0008223F"/>
    <w:rsid w:val="00082794"/>
    <w:rsid w:val="00082BB2"/>
    <w:rsid w:val="00082EE6"/>
    <w:rsid w:val="0008337F"/>
    <w:rsid w:val="000833E0"/>
    <w:rsid w:val="00083547"/>
    <w:rsid w:val="000838EB"/>
    <w:rsid w:val="0008391D"/>
    <w:rsid w:val="00083CE9"/>
    <w:rsid w:val="00083EE1"/>
    <w:rsid w:val="0008419C"/>
    <w:rsid w:val="0008446D"/>
    <w:rsid w:val="000844DE"/>
    <w:rsid w:val="000848C3"/>
    <w:rsid w:val="00084EDD"/>
    <w:rsid w:val="00085198"/>
    <w:rsid w:val="00085207"/>
    <w:rsid w:val="00085496"/>
    <w:rsid w:val="00085517"/>
    <w:rsid w:val="00085BA3"/>
    <w:rsid w:val="00085C4B"/>
    <w:rsid w:val="00086102"/>
    <w:rsid w:val="000864D9"/>
    <w:rsid w:val="000864E5"/>
    <w:rsid w:val="000865E7"/>
    <w:rsid w:val="0008679D"/>
    <w:rsid w:val="00086A9C"/>
    <w:rsid w:val="0008727D"/>
    <w:rsid w:val="000872D9"/>
    <w:rsid w:val="00087408"/>
    <w:rsid w:val="000876DC"/>
    <w:rsid w:val="00087839"/>
    <w:rsid w:val="00087B71"/>
    <w:rsid w:val="00087D59"/>
    <w:rsid w:val="00087EA8"/>
    <w:rsid w:val="00090222"/>
    <w:rsid w:val="00090A94"/>
    <w:rsid w:val="00090D46"/>
    <w:rsid w:val="00090EB6"/>
    <w:rsid w:val="0009184E"/>
    <w:rsid w:val="00091AF6"/>
    <w:rsid w:val="00091E96"/>
    <w:rsid w:val="00091EA4"/>
    <w:rsid w:val="00092679"/>
    <w:rsid w:val="000928AD"/>
    <w:rsid w:val="00092997"/>
    <w:rsid w:val="00092AFB"/>
    <w:rsid w:val="00092C72"/>
    <w:rsid w:val="00092E3C"/>
    <w:rsid w:val="000934A3"/>
    <w:rsid w:val="00093822"/>
    <w:rsid w:val="00093827"/>
    <w:rsid w:val="00093CB4"/>
    <w:rsid w:val="00094292"/>
    <w:rsid w:val="000943D4"/>
    <w:rsid w:val="0009472E"/>
    <w:rsid w:val="00094774"/>
    <w:rsid w:val="00094900"/>
    <w:rsid w:val="00094E69"/>
    <w:rsid w:val="00094E76"/>
    <w:rsid w:val="000958D9"/>
    <w:rsid w:val="00095915"/>
    <w:rsid w:val="000959F5"/>
    <w:rsid w:val="00095A45"/>
    <w:rsid w:val="00095F9D"/>
    <w:rsid w:val="00096550"/>
    <w:rsid w:val="000965EC"/>
    <w:rsid w:val="000966A8"/>
    <w:rsid w:val="00096CC5"/>
    <w:rsid w:val="00096DCA"/>
    <w:rsid w:val="00096E0E"/>
    <w:rsid w:val="00097125"/>
    <w:rsid w:val="0009714A"/>
    <w:rsid w:val="000973DB"/>
    <w:rsid w:val="000976E6"/>
    <w:rsid w:val="0009789A"/>
    <w:rsid w:val="00097B91"/>
    <w:rsid w:val="000A017F"/>
    <w:rsid w:val="000A0771"/>
    <w:rsid w:val="000A14C9"/>
    <w:rsid w:val="000A17BD"/>
    <w:rsid w:val="000A20A7"/>
    <w:rsid w:val="000A25F3"/>
    <w:rsid w:val="000A26C5"/>
    <w:rsid w:val="000A282D"/>
    <w:rsid w:val="000A2FF5"/>
    <w:rsid w:val="000A34A4"/>
    <w:rsid w:val="000A35EB"/>
    <w:rsid w:val="000A3EFC"/>
    <w:rsid w:val="000A3F9F"/>
    <w:rsid w:val="000A40DA"/>
    <w:rsid w:val="000A4845"/>
    <w:rsid w:val="000A512E"/>
    <w:rsid w:val="000A5175"/>
    <w:rsid w:val="000A51BE"/>
    <w:rsid w:val="000A51F6"/>
    <w:rsid w:val="000A6551"/>
    <w:rsid w:val="000A65BD"/>
    <w:rsid w:val="000A6AD7"/>
    <w:rsid w:val="000A6DED"/>
    <w:rsid w:val="000A6E75"/>
    <w:rsid w:val="000A6EC8"/>
    <w:rsid w:val="000A7232"/>
    <w:rsid w:val="000A7AB5"/>
    <w:rsid w:val="000A7BAD"/>
    <w:rsid w:val="000B0292"/>
    <w:rsid w:val="000B125A"/>
    <w:rsid w:val="000B136E"/>
    <w:rsid w:val="000B1633"/>
    <w:rsid w:val="000B1A0A"/>
    <w:rsid w:val="000B1E34"/>
    <w:rsid w:val="000B1F23"/>
    <w:rsid w:val="000B2074"/>
    <w:rsid w:val="000B20E8"/>
    <w:rsid w:val="000B21E9"/>
    <w:rsid w:val="000B26B3"/>
    <w:rsid w:val="000B2A9F"/>
    <w:rsid w:val="000B2FE5"/>
    <w:rsid w:val="000B3853"/>
    <w:rsid w:val="000B3CF3"/>
    <w:rsid w:val="000B482B"/>
    <w:rsid w:val="000B4AF8"/>
    <w:rsid w:val="000B4CBE"/>
    <w:rsid w:val="000B4D89"/>
    <w:rsid w:val="000B5011"/>
    <w:rsid w:val="000B53DA"/>
    <w:rsid w:val="000B55B9"/>
    <w:rsid w:val="000B5C6C"/>
    <w:rsid w:val="000B5F20"/>
    <w:rsid w:val="000B61D5"/>
    <w:rsid w:val="000B65E6"/>
    <w:rsid w:val="000B676A"/>
    <w:rsid w:val="000B6866"/>
    <w:rsid w:val="000B6C09"/>
    <w:rsid w:val="000B6F9F"/>
    <w:rsid w:val="000B765C"/>
    <w:rsid w:val="000B76C3"/>
    <w:rsid w:val="000B771A"/>
    <w:rsid w:val="000B7725"/>
    <w:rsid w:val="000B7D35"/>
    <w:rsid w:val="000B7FAE"/>
    <w:rsid w:val="000C0036"/>
    <w:rsid w:val="000C02D8"/>
    <w:rsid w:val="000C0567"/>
    <w:rsid w:val="000C0DD0"/>
    <w:rsid w:val="000C0EDE"/>
    <w:rsid w:val="000C0F73"/>
    <w:rsid w:val="000C1805"/>
    <w:rsid w:val="000C1B20"/>
    <w:rsid w:val="000C1DF0"/>
    <w:rsid w:val="000C1F3A"/>
    <w:rsid w:val="000C2726"/>
    <w:rsid w:val="000C291B"/>
    <w:rsid w:val="000C296F"/>
    <w:rsid w:val="000C2AF6"/>
    <w:rsid w:val="000C2B57"/>
    <w:rsid w:val="000C2BBC"/>
    <w:rsid w:val="000C2CD5"/>
    <w:rsid w:val="000C3009"/>
    <w:rsid w:val="000C3326"/>
    <w:rsid w:val="000C34B3"/>
    <w:rsid w:val="000C3599"/>
    <w:rsid w:val="000C3B34"/>
    <w:rsid w:val="000C3D8C"/>
    <w:rsid w:val="000C3DE0"/>
    <w:rsid w:val="000C5228"/>
    <w:rsid w:val="000C5373"/>
    <w:rsid w:val="000C54C9"/>
    <w:rsid w:val="000C5A19"/>
    <w:rsid w:val="000C5AE8"/>
    <w:rsid w:val="000C5DE5"/>
    <w:rsid w:val="000C64AF"/>
    <w:rsid w:val="000C67B8"/>
    <w:rsid w:val="000C6A8B"/>
    <w:rsid w:val="000C6B93"/>
    <w:rsid w:val="000C70C2"/>
    <w:rsid w:val="000C738C"/>
    <w:rsid w:val="000C775B"/>
    <w:rsid w:val="000C79D0"/>
    <w:rsid w:val="000C7D47"/>
    <w:rsid w:val="000C7E00"/>
    <w:rsid w:val="000D0541"/>
    <w:rsid w:val="000D0643"/>
    <w:rsid w:val="000D0CEE"/>
    <w:rsid w:val="000D0F5D"/>
    <w:rsid w:val="000D0F65"/>
    <w:rsid w:val="000D0F84"/>
    <w:rsid w:val="000D1494"/>
    <w:rsid w:val="000D1604"/>
    <w:rsid w:val="000D1683"/>
    <w:rsid w:val="000D20B5"/>
    <w:rsid w:val="000D27B3"/>
    <w:rsid w:val="000D3228"/>
    <w:rsid w:val="000D3314"/>
    <w:rsid w:val="000D33E1"/>
    <w:rsid w:val="000D3831"/>
    <w:rsid w:val="000D398F"/>
    <w:rsid w:val="000D3AF6"/>
    <w:rsid w:val="000D3FC1"/>
    <w:rsid w:val="000D40EA"/>
    <w:rsid w:val="000D4298"/>
    <w:rsid w:val="000D4429"/>
    <w:rsid w:val="000D4495"/>
    <w:rsid w:val="000D46C0"/>
    <w:rsid w:val="000D46DF"/>
    <w:rsid w:val="000D4C37"/>
    <w:rsid w:val="000D4CB2"/>
    <w:rsid w:val="000D506E"/>
    <w:rsid w:val="000D5132"/>
    <w:rsid w:val="000D5345"/>
    <w:rsid w:val="000D549B"/>
    <w:rsid w:val="000D58CC"/>
    <w:rsid w:val="000D5921"/>
    <w:rsid w:val="000D59B4"/>
    <w:rsid w:val="000D5BFC"/>
    <w:rsid w:val="000D5C92"/>
    <w:rsid w:val="000D5F0F"/>
    <w:rsid w:val="000D600E"/>
    <w:rsid w:val="000D63C0"/>
    <w:rsid w:val="000D64F5"/>
    <w:rsid w:val="000D6566"/>
    <w:rsid w:val="000D68BD"/>
    <w:rsid w:val="000D699B"/>
    <w:rsid w:val="000D69A1"/>
    <w:rsid w:val="000D69B4"/>
    <w:rsid w:val="000D6AB4"/>
    <w:rsid w:val="000D704E"/>
    <w:rsid w:val="000D7051"/>
    <w:rsid w:val="000D72CE"/>
    <w:rsid w:val="000D7394"/>
    <w:rsid w:val="000D74B8"/>
    <w:rsid w:val="000D75F0"/>
    <w:rsid w:val="000D7825"/>
    <w:rsid w:val="000D7F1F"/>
    <w:rsid w:val="000E003B"/>
    <w:rsid w:val="000E014B"/>
    <w:rsid w:val="000E0187"/>
    <w:rsid w:val="000E0626"/>
    <w:rsid w:val="000E06C4"/>
    <w:rsid w:val="000E0774"/>
    <w:rsid w:val="000E0C17"/>
    <w:rsid w:val="000E108E"/>
    <w:rsid w:val="000E1194"/>
    <w:rsid w:val="000E178A"/>
    <w:rsid w:val="000E1933"/>
    <w:rsid w:val="000E1A8D"/>
    <w:rsid w:val="000E2341"/>
    <w:rsid w:val="000E2BBE"/>
    <w:rsid w:val="000E2C3C"/>
    <w:rsid w:val="000E338C"/>
    <w:rsid w:val="000E33AD"/>
    <w:rsid w:val="000E33B0"/>
    <w:rsid w:val="000E341C"/>
    <w:rsid w:val="000E3625"/>
    <w:rsid w:val="000E3AFC"/>
    <w:rsid w:val="000E3C89"/>
    <w:rsid w:val="000E3CDC"/>
    <w:rsid w:val="000E3FAB"/>
    <w:rsid w:val="000E4194"/>
    <w:rsid w:val="000E4B08"/>
    <w:rsid w:val="000E5354"/>
    <w:rsid w:val="000E536D"/>
    <w:rsid w:val="000E5584"/>
    <w:rsid w:val="000E5A09"/>
    <w:rsid w:val="000E6726"/>
    <w:rsid w:val="000E7048"/>
    <w:rsid w:val="000E70D3"/>
    <w:rsid w:val="000E7198"/>
    <w:rsid w:val="000E719B"/>
    <w:rsid w:val="000E720A"/>
    <w:rsid w:val="000E7267"/>
    <w:rsid w:val="000E7A36"/>
    <w:rsid w:val="000F0703"/>
    <w:rsid w:val="000F0819"/>
    <w:rsid w:val="000F0C09"/>
    <w:rsid w:val="000F0C2C"/>
    <w:rsid w:val="000F0F8D"/>
    <w:rsid w:val="000F0F8F"/>
    <w:rsid w:val="000F1582"/>
    <w:rsid w:val="000F15BF"/>
    <w:rsid w:val="000F1BC3"/>
    <w:rsid w:val="000F1F09"/>
    <w:rsid w:val="000F2025"/>
    <w:rsid w:val="000F204D"/>
    <w:rsid w:val="000F22D4"/>
    <w:rsid w:val="000F246E"/>
    <w:rsid w:val="000F26F3"/>
    <w:rsid w:val="000F29D9"/>
    <w:rsid w:val="000F2BF1"/>
    <w:rsid w:val="000F30FB"/>
    <w:rsid w:val="000F345F"/>
    <w:rsid w:val="000F34EC"/>
    <w:rsid w:val="000F367B"/>
    <w:rsid w:val="000F3CEB"/>
    <w:rsid w:val="000F3EC8"/>
    <w:rsid w:val="000F409B"/>
    <w:rsid w:val="000F4159"/>
    <w:rsid w:val="000F422B"/>
    <w:rsid w:val="000F4513"/>
    <w:rsid w:val="000F4585"/>
    <w:rsid w:val="000F4CC5"/>
    <w:rsid w:val="000F4DEF"/>
    <w:rsid w:val="000F4F77"/>
    <w:rsid w:val="000F505F"/>
    <w:rsid w:val="000F511D"/>
    <w:rsid w:val="000F516B"/>
    <w:rsid w:val="000F52B2"/>
    <w:rsid w:val="000F576E"/>
    <w:rsid w:val="000F5885"/>
    <w:rsid w:val="000F5CF6"/>
    <w:rsid w:val="000F5FA4"/>
    <w:rsid w:val="000F629D"/>
    <w:rsid w:val="000F6A78"/>
    <w:rsid w:val="000F6DA5"/>
    <w:rsid w:val="000F795B"/>
    <w:rsid w:val="000F7E92"/>
    <w:rsid w:val="0010018E"/>
    <w:rsid w:val="0010036E"/>
    <w:rsid w:val="00100A69"/>
    <w:rsid w:val="00100B1A"/>
    <w:rsid w:val="00100D37"/>
    <w:rsid w:val="00100FDF"/>
    <w:rsid w:val="00101854"/>
    <w:rsid w:val="00101BBC"/>
    <w:rsid w:val="00101D8C"/>
    <w:rsid w:val="00101E36"/>
    <w:rsid w:val="0010294F"/>
    <w:rsid w:val="001029BF"/>
    <w:rsid w:val="00102ABD"/>
    <w:rsid w:val="00102AC0"/>
    <w:rsid w:val="0010322A"/>
    <w:rsid w:val="0010338C"/>
    <w:rsid w:val="00103994"/>
    <w:rsid w:val="00103D9B"/>
    <w:rsid w:val="00103DAF"/>
    <w:rsid w:val="00103EEA"/>
    <w:rsid w:val="00103F70"/>
    <w:rsid w:val="0010417A"/>
    <w:rsid w:val="0010469D"/>
    <w:rsid w:val="00104D5D"/>
    <w:rsid w:val="0010502A"/>
    <w:rsid w:val="0010530D"/>
    <w:rsid w:val="001053B1"/>
    <w:rsid w:val="001054E5"/>
    <w:rsid w:val="0010566E"/>
    <w:rsid w:val="00106295"/>
    <w:rsid w:val="0010693D"/>
    <w:rsid w:val="00106CD3"/>
    <w:rsid w:val="00106CEF"/>
    <w:rsid w:val="00106E29"/>
    <w:rsid w:val="0010700C"/>
    <w:rsid w:val="001071A8"/>
    <w:rsid w:val="00107573"/>
    <w:rsid w:val="0010783C"/>
    <w:rsid w:val="0010793C"/>
    <w:rsid w:val="00107A5E"/>
    <w:rsid w:val="0011013B"/>
    <w:rsid w:val="00110151"/>
    <w:rsid w:val="0011046E"/>
    <w:rsid w:val="001105EE"/>
    <w:rsid w:val="001106AF"/>
    <w:rsid w:val="001107F3"/>
    <w:rsid w:val="001107FC"/>
    <w:rsid w:val="001109CF"/>
    <w:rsid w:val="00110A3D"/>
    <w:rsid w:val="00110C13"/>
    <w:rsid w:val="00110ED2"/>
    <w:rsid w:val="0011172A"/>
    <w:rsid w:val="00111A58"/>
    <w:rsid w:val="00111E24"/>
    <w:rsid w:val="001124DA"/>
    <w:rsid w:val="00112523"/>
    <w:rsid w:val="00112BF6"/>
    <w:rsid w:val="00112C34"/>
    <w:rsid w:val="00112ED4"/>
    <w:rsid w:val="00112FD6"/>
    <w:rsid w:val="00113077"/>
    <w:rsid w:val="0011372A"/>
    <w:rsid w:val="001137D1"/>
    <w:rsid w:val="00113884"/>
    <w:rsid w:val="00114294"/>
    <w:rsid w:val="0011464C"/>
    <w:rsid w:val="00114896"/>
    <w:rsid w:val="001149CB"/>
    <w:rsid w:val="00114F7C"/>
    <w:rsid w:val="00115102"/>
    <w:rsid w:val="00115231"/>
    <w:rsid w:val="001152BF"/>
    <w:rsid w:val="0011542F"/>
    <w:rsid w:val="00115C50"/>
    <w:rsid w:val="00115FAE"/>
    <w:rsid w:val="0011660A"/>
    <w:rsid w:val="0011667B"/>
    <w:rsid w:val="00116813"/>
    <w:rsid w:val="0011693B"/>
    <w:rsid w:val="0011696B"/>
    <w:rsid w:val="00116A00"/>
    <w:rsid w:val="00116BBC"/>
    <w:rsid w:val="00116D15"/>
    <w:rsid w:val="00116E3E"/>
    <w:rsid w:val="0011710F"/>
    <w:rsid w:val="0011719C"/>
    <w:rsid w:val="001172BF"/>
    <w:rsid w:val="001173FC"/>
    <w:rsid w:val="00117545"/>
    <w:rsid w:val="00117DA7"/>
    <w:rsid w:val="00117FC0"/>
    <w:rsid w:val="001201C9"/>
    <w:rsid w:val="001205D1"/>
    <w:rsid w:val="00120609"/>
    <w:rsid w:val="0012079C"/>
    <w:rsid w:val="00120868"/>
    <w:rsid w:val="001208BC"/>
    <w:rsid w:val="00120D77"/>
    <w:rsid w:val="0012118B"/>
    <w:rsid w:val="00121C82"/>
    <w:rsid w:val="00121E33"/>
    <w:rsid w:val="001220DF"/>
    <w:rsid w:val="00122112"/>
    <w:rsid w:val="00122508"/>
    <w:rsid w:val="001225B3"/>
    <w:rsid w:val="00122752"/>
    <w:rsid w:val="001227C3"/>
    <w:rsid w:val="00122C8A"/>
    <w:rsid w:val="00122CA5"/>
    <w:rsid w:val="00122D16"/>
    <w:rsid w:val="00122F5E"/>
    <w:rsid w:val="001232D8"/>
    <w:rsid w:val="001235E4"/>
    <w:rsid w:val="00123867"/>
    <w:rsid w:val="001238CA"/>
    <w:rsid w:val="0012396C"/>
    <w:rsid w:val="00123A57"/>
    <w:rsid w:val="00123D08"/>
    <w:rsid w:val="001243F0"/>
    <w:rsid w:val="0012454F"/>
    <w:rsid w:val="00124569"/>
    <w:rsid w:val="001246D1"/>
    <w:rsid w:val="001249F4"/>
    <w:rsid w:val="00124A99"/>
    <w:rsid w:val="00124DDB"/>
    <w:rsid w:val="00124F3E"/>
    <w:rsid w:val="00124F82"/>
    <w:rsid w:val="00125231"/>
    <w:rsid w:val="0012553A"/>
    <w:rsid w:val="00125A82"/>
    <w:rsid w:val="00125BCA"/>
    <w:rsid w:val="00125D72"/>
    <w:rsid w:val="0012627F"/>
    <w:rsid w:val="001263B1"/>
    <w:rsid w:val="00126422"/>
    <w:rsid w:val="0012642B"/>
    <w:rsid w:val="0012643A"/>
    <w:rsid w:val="0012648D"/>
    <w:rsid w:val="001267DF"/>
    <w:rsid w:val="00126826"/>
    <w:rsid w:val="00126DC6"/>
    <w:rsid w:val="00127844"/>
    <w:rsid w:val="001278E0"/>
    <w:rsid w:val="00127CC2"/>
    <w:rsid w:val="00127E5D"/>
    <w:rsid w:val="00127E92"/>
    <w:rsid w:val="0013014D"/>
    <w:rsid w:val="00130432"/>
    <w:rsid w:val="001304AE"/>
    <w:rsid w:val="0013091C"/>
    <w:rsid w:val="00130EE0"/>
    <w:rsid w:val="0013101E"/>
    <w:rsid w:val="001311D3"/>
    <w:rsid w:val="001311E0"/>
    <w:rsid w:val="001312A8"/>
    <w:rsid w:val="001313B1"/>
    <w:rsid w:val="00131455"/>
    <w:rsid w:val="001318B9"/>
    <w:rsid w:val="00131A28"/>
    <w:rsid w:val="00131D7A"/>
    <w:rsid w:val="001321AA"/>
    <w:rsid w:val="00132521"/>
    <w:rsid w:val="001325CA"/>
    <w:rsid w:val="00132708"/>
    <w:rsid w:val="00132D86"/>
    <w:rsid w:val="0013301A"/>
    <w:rsid w:val="00133407"/>
    <w:rsid w:val="00133508"/>
    <w:rsid w:val="001335A2"/>
    <w:rsid w:val="00133A81"/>
    <w:rsid w:val="00133B83"/>
    <w:rsid w:val="00133D6F"/>
    <w:rsid w:val="00133EB2"/>
    <w:rsid w:val="00133EC1"/>
    <w:rsid w:val="0013411B"/>
    <w:rsid w:val="0013422B"/>
    <w:rsid w:val="0013443C"/>
    <w:rsid w:val="00134565"/>
    <w:rsid w:val="00134573"/>
    <w:rsid w:val="0013468B"/>
    <w:rsid w:val="00134AC1"/>
    <w:rsid w:val="00134D7B"/>
    <w:rsid w:val="00134ED2"/>
    <w:rsid w:val="00134F6A"/>
    <w:rsid w:val="0013516A"/>
    <w:rsid w:val="001357D2"/>
    <w:rsid w:val="00135852"/>
    <w:rsid w:val="0013586A"/>
    <w:rsid w:val="001358C9"/>
    <w:rsid w:val="00135911"/>
    <w:rsid w:val="001359DC"/>
    <w:rsid w:val="00135A9D"/>
    <w:rsid w:val="001361C8"/>
    <w:rsid w:val="001364A7"/>
    <w:rsid w:val="0013650E"/>
    <w:rsid w:val="00136594"/>
    <w:rsid w:val="001366AD"/>
    <w:rsid w:val="00136866"/>
    <w:rsid w:val="001369B6"/>
    <w:rsid w:val="001369FD"/>
    <w:rsid w:val="00136A3D"/>
    <w:rsid w:val="00136AF7"/>
    <w:rsid w:val="00136BAC"/>
    <w:rsid w:val="00136DAA"/>
    <w:rsid w:val="00137431"/>
    <w:rsid w:val="00137AD6"/>
    <w:rsid w:val="00140120"/>
    <w:rsid w:val="001401AC"/>
    <w:rsid w:val="00140265"/>
    <w:rsid w:val="00140905"/>
    <w:rsid w:val="00140CB2"/>
    <w:rsid w:val="00140E58"/>
    <w:rsid w:val="00140F88"/>
    <w:rsid w:val="00141855"/>
    <w:rsid w:val="00141A8E"/>
    <w:rsid w:val="00141B40"/>
    <w:rsid w:val="00141C08"/>
    <w:rsid w:val="00141DB7"/>
    <w:rsid w:val="00141DD5"/>
    <w:rsid w:val="00142253"/>
    <w:rsid w:val="0014228A"/>
    <w:rsid w:val="00142301"/>
    <w:rsid w:val="001423B5"/>
    <w:rsid w:val="001424DB"/>
    <w:rsid w:val="0014261E"/>
    <w:rsid w:val="0014278D"/>
    <w:rsid w:val="00142808"/>
    <w:rsid w:val="00142A3D"/>
    <w:rsid w:val="00142CB7"/>
    <w:rsid w:val="00142F04"/>
    <w:rsid w:val="00142F38"/>
    <w:rsid w:val="00142F82"/>
    <w:rsid w:val="001437B8"/>
    <w:rsid w:val="00143EA0"/>
    <w:rsid w:val="00144064"/>
    <w:rsid w:val="0014413A"/>
    <w:rsid w:val="00144A50"/>
    <w:rsid w:val="00145445"/>
    <w:rsid w:val="00145F73"/>
    <w:rsid w:val="00145FCD"/>
    <w:rsid w:val="0014637F"/>
    <w:rsid w:val="00146616"/>
    <w:rsid w:val="001466C3"/>
    <w:rsid w:val="00146B20"/>
    <w:rsid w:val="00146B82"/>
    <w:rsid w:val="00146F2F"/>
    <w:rsid w:val="001475D0"/>
    <w:rsid w:val="001477A9"/>
    <w:rsid w:val="00147C9D"/>
    <w:rsid w:val="00147EF2"/>
    <w:rsid w:val="00150249"/>
    <w:rsid w:val="0015097B"/>
    <w:rsid w:val="00150A90"/>
    <w:rsid w:val="00150ED7"/>
    <w:rsid w:val="00150FDF"/>
    <w:rsid w:val="00151006"/>
    <w:rsid w:val="00151290"/>
    <w:rsid w:val="001517E5"/>
    <w:rsid w:val="00151A56"/>
    <w:rsid w:val="00151FE7"/>
    <w:rsid w:val="001525D6"/>
    <w:rsid w:val="00152946"/>
    <w:rsid w:val="00152EF9"/>
    <w:rsid w:val="00152F0E"/>
    <w:rsid w:val="00152F6D"/>
    <w:rsid w:val="00152F92"/>
    <w:rsid w:val="0015355A"/>
    <w:rsid w:val="00153994"/>
    <w:rsid w:val="00153A1D"/>
    <w:rsid w:val="00153A20"/>
    <w:rsid w:val="00153A53"/>
    <w:rsid w:val="00153B25"/>
    <w:rsid w:val="00153FEC"/>
    <w:rsid w:val="0015437E"/>
    <w:rsid w:val="00154391"/>
    <w:rsid w:val="001550B6"/>
    <w:rsid w:val="00155204"/>
    <w:rsid w:val="00155574"/>
    <w:rsid w:val="00155D1E"/>
    <w:rsid w:val="00155E5B"/>
    <w:rsid w:val="001560D3"/>
    <w:rsid w:val="0015629E"/>
    <w:rsid w:val="001563C0"/>
    <w:rsid w:val="001567C3"/>
    <w:rsid w:val="00156907"/>
    <w:rsid w:val="00156BCB"/>
    <w:rsid w:val="00156F04"/>
    <w:rsid w:val="00157031"/>
    <w:rsid w:val="001570EE"/>
    <w:rsid w:val="00157295"/>
    <w:rsid w:val="0015743E"/>
    <w:rsid w:val="0015753E"/>
    <w:rsid w:val="00157574"/>
    <w:rsid w:val="00157714"/>
    <w:rsid w:val="001577D0"/>
    <w:rsid w:val="00157A71"/>
    <w:rsid w:val="00157B30"/>
    <w:rsid w:val="00157D67"/>
    <w:rsid w:val="00157F71"/>
    <w:rsid w:val="00160004"/>
    <w:rsid w:val="001605EF"/>
    <w:rsid w:val="00160727"/>
    <w:rsid w:val="00160A6C"/>
    <w:rsid w:val="00160E1A"/>
    <w:rsid w:val="00160F4A"/>
    <w:rsid w:val="001612B8"/>
    <w:rsid w:val="0016153F"/>
    <w:rsid w:val="00161674"/>
    <w:rsid w:val="0016177E"/>
    <w:rsid w:val="001619DD"/>
    <w:rsid w:val="00161E98"/>
    <w:rsid w:val="00161F57"/>
    <w:rsid w:val="0016212B"/>
    <w:rsid w:val="0016244E"/>
    <w:rsid w:val="00162514"/>
    <w:rsid w:val="00163704"/>
    <w:rsid w:val="001637E0"/>
    <w:rsid w:val="00163873"/>
    <w:rsid w:val="00163A68"/>
    <w:rsid w:val="00163DF3"/>
    <w:rsid w:val="00164292"/>
    <w:rsid w:val="001642CF"/>
    <w:rsid w:val="001642F5"/>
    <w:rsid w:val="001643CC"/>
    <w:rsid w:val="001649B8"/>
    <w:rsid w:val="00164B9F"/>
    <w:rsid w:val="00164FEA"/>
    <w:rsid w:val="001651D4"/>
    <w:rsid w:val="00165220"/>
    <w:rsid w:val="00165A3B"/>
    <w:rsid w:val="00165F4D"/>
    <w:rsid w:val="00165F91"/>
    <w:rsid w:val="00166653"/>
    <w:rsid w:val="00166824"/>
    <w:rsid w:val="001668C6"/>
    <w:rsid w:val="00166A2E"/>
    <w:rsid w:val="0016703F"/>
    <w:rsid w:val="00167077"/>
    <w:rsid w:val="0016715F"/>
    <w:rsid w:val="001671B7"/>
    <w:rsid w:val="001672BA"/>
    <w:rsid w:val="001677D4"/>
    <w:rsid w:val="00167B88"/>
    <w:rsid w:val="00167BDE"/>
    <w:rsid w:val="00167C0A"/>
    <w:rsid w:val="00167C80"/>
    <w:rsid w:val="00167CC1"/>
    <w:rsid w:val="00167D6A"/>
    <w:rsid w:val="00167E8C"/>
    <w:rsid w:val="001700B7"/>
    <w:rsid w:val="001700DE"/>
    <w:rsid w:val="0017016E"/>
    <w:rsid w:val="00170E27"/>
    <w:rsid w:val="001715E9"/>
    <w:rsid w:val="0017195C"/>
    <w:rsid w:val="00171986"/>
    <w:rsid w:val="00171D7F"/>
    <w:rsid w:val="001726C5"/>
    <w:rsid w:val="0017284F"/>
    <w:rsid w:val="00172971"/>
    <w:rsid w:val="00172F0F"/>
    <w:rsid w:val="0017347B"/>
    <w:rsid w:val="00173550"/>
    <w:rsid w:val="00173656"/>
    <w:rsid w:val="00173AEF"/>
    <w:rsid w:val="00173B50"/>
    <w:rsid w:val="00173C09"/>
    <w:rsid w:val="00173C64"/>
    <w:rsid w:val="00173D58"/>
    <w:rsid w:val="00173FCF"/>
    <w:rsid w:val="0017418E"/>
    <w:rsid w:val="001744E5"/>
    <w:rsid w:val="00174565"/>
    <w:rsid w:val="00174D1D"/>
    <w:rsid w:val="0017534B"/>
    <w:rsid w:val="001756A1"/>
    <w:rsid w:val="00175881"/>
    <w:rsid w:val="001759B8"/>
    <w:rsid w:val="00175AA4"/>
    <w:rsid w:val="00175BEC"/>
    <w:rsid w:val="00176770"/>
    <w:rsid w:val="00176BF6"/>
    <w:rsid w:val="00176C36"/>
    <w:rsid w:val="00176C44"/>
    <w:rsid w:val="00176CA2"/>
    <w:rsid w:val="00176E87"/>
    <w:rsid w:val="00177754"/>
    <w:rsid w:val="001777AF"/>
    <w:rsid w:val="001778FF"/>
    <w:rsid w:val="00180255"/>
    <w:rsid w:val="0018039E"/>
    <w:rsid w:val="001803DC"/>
    <w:rsid w:val="001806B5"/>
    <w:rsid w:val="00180AA5"/>
    <w:rsid w:val="001814E5"/>
    <w:rsid w:val="0018172B"/>
    <w:rsid w:val="00181887"/>
    <w:rsid w:val="00181923"/>
    <w:rsid w:val="00182120"/>
    <w:rsid w:val="0018251B"/>
    <w:rsid w:val="00182569"/>
    <w:rsid w:val="0018259C"/>
    <w:rsid w:val="001825D5"/>
    <w:rsid w:val="00182882"/>
    <w:rsid w:val="0018288B"/>
    <w:rsid w:val="001834BB"/>
    <w:rsid w:val="0018386F"/>
    <w:rsid w:val="0018395E"/>
    <w:rsid w:val="00183B04"/>
    <w:rsid w:val="00183EE8"/>
    <w:rsid w:val="0018418F"/>
    <w:rsid w:val="00184B12"/>
    <w:rsid w:val="00185072"/>
    <w:rsid w:val="001851CE"/>
    <w:rsid w:val="001855EC"/>
    <w:rsid w:val="00185892"/>
    <w:rsid w:val="00185F30"/>
    <w:rsid w:val="001861B4"/>
    <w:rsid w:val="0018628F"/>
    <w:rsid w:val="0018644D"/>
    <w:rsid w:val="001868B7"/>
    <w:rsid w:val="00187BD2"/>
    <w:rsid w:val="00187DF1"/>
    <w:rsid w:val="00187F62"/>
    <w:rsid w:val="001900B6"/>
    <w:rsid w:val="001900DC"/>
    <w:rsid w:val="001902FC"/>
    <w:rsid w:val="001904F3"/>
    <w:rsid w:val="001908D8"/>
    <w:rsid w:val="00190B35"/>
    <w:rsid w:val="00190E68"/>
    <w:rsid w:val="00190E7C"/>
    <w:rsid w:val="00190EC4"/>
    <w:rsid w:val="001917D5"/>
    <w:rsid w:val="00191855"/>
    <w:rsid w:val="0019186D"/>
    <w:rsid w:val="00192025"/>
    <w:rsid w:val="00192151"/>
    <w:rsid w:val="00192307"/>
    <w:rsid w:val="001923B0"/>
    <w:rsid w:val="001923B8"/>
    <w:rsid w:val="00192B07"/>
    <w:rsid w:val="00192D28"/>
    <w:rsid w:val="00192E87"/>
    <w:rsid w:val="001930D7"/>
    <w:rsid w:val="00193315"/>
    <w:rsid w:val="00193458"/>
    <w:rsid w:val="0019360E"/>
    <w:rsid w:val="0019378D"/>
    <w:rsid w:val="00193C8F"/>
    <w:rsid w:val="00193E7D"/>
    <w:rsid w:val="00193E98"/>
    <w:rsid w:val="00193F83"/>
    <w:rsid w:val="00194432"/>
    <w:rsid w:val="001948E4"/>
    <w:rsid w:val="00194C29"/>
    <w:rsid w:val="00194F52"/>
    <w:rsid w:val="00194F80"/>
    <w:rsid w:val="001950A3"/>
    <w:rsid w:val="0019562F"/>
    <w:rsid w:val="001959F6"/>
    <w:rsid w:val="0019644A"/>
    <w:rsid w:val="0019670E"/>
    <w:rsid w:val="00196BB3"/>
    <w:rsid w:val="00196CC7"/>
    <w:rsid w:val="001970E5"/>
    <w:rsid w:val="00197609"/>
    <w:rsid w:val="00197706"/>
    <w:rsid w:val="00197789"/>
    <w:rsid w:val="0019792D"/>
    <w:rsid w:val="001A0001"/>
    <w:rsid w:val="001A0028"/>
    <w:rsid w:val="001A0185"/>
    <w:rsid w:val="001A03C4"/>
    <w:rsid w:val="001A052D"/>
    <w:rsid w:val="001A05FA"/>
    <w:rsid w:val="001A0A2F"/>
    <w:rsid w:val="001A0AD0"/>
    <w:rsid w:val="001A0D3F"/>
    <w:rsid w:val="001A11DD"/>
    <w:rsid w:val="001A12B8"/>
    <w:rsid w:val="001A1574"/>
    <w:rsid w:val="001A1595"/>
    <w:rsid w:val="001A1902"/>
    <w:rsid w:val="001A191F"/>
    <w:rsid w:val="001A1E7D"/>
    <w:rsid w:val="001A1FA0"/>
    <w:rsid w:val="001A21AB"/>
    <w:rsid w:val="001A2521"/>
    <w:rsid w:val="001A2794"/>
    <w:rsid w:val="001A27C1"/>
    <w:rsid w:val="001A281C"/>
    <w:rsid w:val="001A28D1"/>
    <w:rsid w:val="001A2989"/>
    <w:rsid w:val="001A2A2E"/>
    <w:rsid w:val="001A2FCA"/>
    <w:rsid w:val="001A36EF"/>
    <w:rsid w:val="001A39A0"/>
    <w:rsid w:val="001A3D6C"/>
    <w:rsid w:val="001A3FD1"/>
    <w:rsid w:val="001A45C0"/>
    <w:rsid w:val="001A468B"/>
    <w:rsid w:val="001A48DA"/>
    <w:rsid w:val="001A4FF5"/>
    <w:rsid w:val="001A53C3"/>
    <w:rsid w:val="001A5438"/>
    <w:rsid w:val="001A55B5"/>
    <w:rsid w:val="001A5807"/>
    <w:rsid w:val="001A5A05"/>
    <w:rsid w:val="001A5CD2"/>
    <w:rsid w:val="001A6282"/>
    <w:rsid w:val="001A67AA"/>
    <w:rsid w:val="001A6A8C"/>
    <w:rsid w:val="001A6DBF"/>
    <w:rsid w:val="001A7560"/>
    <w:rsid w:val="001A75A4"/>
    <w:rsid w:val="001A7C55"/>
    <w:rsid w:val="001B0416"/>
    <w:rsid w:val="001B04CC"/>
    <w:rsid w:val="001B050E"/>
    <w:rsid w:val="001B099D"/>
    <w:rsid w:val="001B0C8A"/>
    <w:rsid w:val="001B0DF2"/>
    <w:rsid w:val="001B1493"/>
    <w:rsid w:val="001B1634"/>
    <w:rsid w:val="001B1636"/>
    <w:rsid w:val="001B1B04"/>
    <w:rsid w:val="001B1CA3"/>
    <w:rsid w:val="001B1ECD"/>
    <w:rsid w:val="001B2124"/>
    <w:rsid w:val="001B22F8"/>
    <w:rsid w:val="001B255C"/>
    <w:rsid w:val="001B2AF0"/>
    <w:rsid w:val="001B2D8A"/>
    <w:rsid w:val="001B30DE"/>
    <w:rsid w:val="001B379D"/>
    <w:rsid w:val="001B3B40"/>
    <w:rsid w:val="001B3B4A"/>
    <w:rsid w:val="001B450E"/>
    <w:rsid w:val="001B46CE"/>
    <w:rsid w:val="001B49EB"/>
    <w:rsid w:val="001B4C69"/>
    <w:rsid w:val="001B508B"/>
    <w:rsid w:val="001B5232"/>
    <w:rsid w:val="001B56BF"/>
    <w:rsid w:val="001B59D8"/>
    <w:rsid w:val="001B626E"/>
    <w:rsid w:val="001B627A"/>
    <w:rsid w:val="001B6529"/>
    <w:rsid w:val="001B6594"/>
    <w:rsid w:val="001B685A"/>
    <w:rsid w:val="001B6877"/>
    <w:rsid w:val="001B6D63"/>
    <w:rsid w:val="001B7097"/>
    <w:rsid w:val="001B728A"/>
    <w:rsid w:val="001B7368"/>
    <w:rsid w:val="001B7A0F"/>
    <w:rsid w:val="001B7DD5"/>
    <w:rsid w:val="001C0145"/>
    <w:rsid w:val="001C0C55"/>
    <w:rsid w:val="001C0CD3"/>
    <w:rsid w:val="001C11D5"/>
    <w:rsid w:val="001C1338"/>
    <w:rsid w:val="001C1341"/>
    <w:rsid w:val="001C1884"/>
    <w:rsid w:val="001C1952"/>
    <w:rsid w:val="001C19BD"/>
    <w:rsid w:val="001C1B29"/>
    <w:rsid w:val="001C1CEE"/>
    <w:rsid w:val="001C1D3F"/>
    <w:rsid w:val="001C21F2"/>
    <w:rsid w:val="001C220F"/>
    <w:rsid w:val="001C2318"/>
    <w:rsid w:val="001C2A1F"/>
    <w:rsid w:val="001C2C17"/>
    <w:rsid w:val="001C2CC8"/>
    <w:rsid w:val="001C347F"/>
    <w:rsid w:val="001C3573"/>
    <w:rsid w:val="001C3A13"/>
    <w:rsid w:val="001C4499"/>
    <w:rsid w:val="001C4BC4"/>
    <w:rsid w:val="001C4F34"/>
    <w:rsid w:val="001C51AB"/>
    <w:rsid w:val="001C53CE"/>
    <w:rsid w:val="001C578D"/>
    <w:rsid w:val="001C57EC"/>
    <w:rsid w:val="001C5C04"/>
    <w:rsid w:val="001C5D78"/>
    <w:rsid w:val="001C5E81"/>
    <w:rsid w:val="001C5FB3"/>
    <w:rsid w:val="001C60EE"/>
    <w:rsid w:val="001C655B"/>
    <w:rsid w:val="001C6663"/>
    <w:rsid w:val="001C67E2"/>
    <w:rsid w:val="001C6AE2"/>
    <w:rsid w:val="001C6CE1"/>
    <w:rsid w:val="001C77EE"/>
    <w:rsid w:val="001C7A4F"/>
    <w:rsid w:val="001C7DA1"/>
    <w:rsid w:val="001C7FFE"/>
    <w:rsid w:val="001D0191"/>
    <w:rsid w:val="001D036B"/>
    <w:rsid w:val="001D04A7"/>
    <w:rsid w:val="001D0553"/>
    <w:rsid w:val="001D0888"/>
    <w:rsid w:val="001D08A8"/>
    <w:rsid w:val="001D0BFF"/>
    <w:rsid w:val="001D10A4"/>
    <w:rsid w:val="001D13E2"/>
    <w:rsid w:val="001D17CF"/>
    <w:rsid w:val="001D1B55"/>
    <w:rsid w:val="001D1CCA"/>
    <w:rsid w:val="001D1E84"/>
    <w:rsid w:val="001D25CA"/>
    <w:rsid w:val="001D263C"/>
    <w:rsid w:val="001D27C2"/>
    <w:rsid w:val="001D291F"/>
    <w:rsid w:val="001D2AA4"/>
    <w:rsid w:val="001D3372"/>
    <w:rsid w:val="001D33C3"/>
    <w:rsid w:val="001D38CC"/>
    <w:rsid w:val="001D3EB5"/>
    <w:rsid w:val="001D4458"/>
    <w:rsid w:val="001D487F"/>
    <w:rsid w:val="001D4E92"/>
    <w:rsid w:val="001D5072"/>
    <w:rsid w:val="001D594B"/>
    <w:rsid w:val="001D5AD9"/>
    <w:rsid w:val="001D5B9E"/>
    <w:rsid w:val="001D5CFD"/>
    <w:rsid w:val="001D6437"/>
    <w:rsid w:val="001D64F2"/>
    <w:rsid w:val="001D69D8"/>
    <w:rsid w:val="001D6BC8"/>
    <w:rsid w:val="001D7BA0"/>
    <w:rsid w:val="001D7C19"/>
    <w:rsid w:val="001D7CA9"/>
    <w:rsid w:val="001E0110"/>
    <w:rsid w:val="001E0361"/>
    <w:rsid w:val="001E048C"/>
    <w:rsid w:val="001E0861"/>
    <w:rsid w:val="001E0E2E"/>
    <w:rsid w:val="001E10DB"/>
    <w:rsid w:val="001E1210"/>
    <w:rsid w:val="001E14CC"/>
    <w:rsid w:val="001E1BF4"/>
    <w:rsid w:val="001E1BF9"/>
    <w:rsid w:val="001E2054"/>
    <w:rsid w:val="001E2850"/>
    <w:rsid w:val="001E2F37"/>
    <w:rsid w:val="001E2F46"/>
    <w:rsid w:val="001E3177"/>
    <w:rsid w:val="001E3218"/>
    <w:rsid w:val="001E330A"/>
    <w:rsid w:val="001E35A1"/>
    <w:rsid w:val="001E37BD"/>
    <w:rsid w:val="001E40DB"/>
    <w:rsid w:val="001E423C"/>
    <w:rsid w:val="001E4B88"/>
    <w:rsid w:val="001E4CDA"/>
    <w:rsid w:val="001E4EAC"/>
    <w:rsid w:val="001E4FEE"/>
    <w:rsid w:val="001E51E2"/>
    <w:rsid w:val="001E55A6"/>
    <w:rsid w:val="001E5C7D"/>
    <w:rsid w:val="001E5EC0"/>
    <w:rsid w:val="001E5FE1"/>
    <w:rsid w:val="001E6175"/>
    <w:rsid w:val="001E62C1"/>
    <w:rsid w:val="001E670C"/>
    <w:rsid w:val="001E69EA"/>
    <w:rsid w:val="001E6A02"/>
    <w:rsid w:val="001E6DC8"/>
    <w:rsid w:val="001E6FBA"/>
    <w:rsid w:val="001E70FB"/>
    <w:rsid w:val="001E721F"/>
    <w:rsid w:val="001E74CD"/>
    <w:rsid w:val="001E75A1"/>
    <w:rsid w:val="001F0178"/>
    <w:rsid w:val="001F048C"/>
    <w:rsid w:val="001F0D7B"/>
    <w:rsid w:val="001F0DA6"/>
    <w:rsid w:val="001F0FC9"/>
    <w:rsid w:val="001F1158"/>
    <w:rsid w:val="001F190F"/>
    <w:rsid w:val="001F19E3"/>
    <w:rsid w:val="001F1C31"/>
    <w:rsid w:val="001F218D"/>
    <w:rsid w:val="001F2404"/>
    <w:rsid w:val="001F24E9"/>
    <w:rsid w:val="001F2572"/>
    <w:rsid w:val="001F29D6"/>
    <w:rsid w:val="001F2D8B"/>
    <w:rsid w:val="001F3524"/>
    <w:rsid w:val="001F35F6"/>
    <w:rsid w:val="001F3878"/>
    <w:rsid w:val="001F3A74"/>
    <w:rsid w:val="001F3C65"/>
    <w:rsid w:val="001F4106"/>
    <w:rsid w:val="001F4111"/>
    <w:rsid w:val="001F41D8"/>
    <w:rsid w:val="001F47C8"/>
    <w:rsid w:val="001F48CC"/>
    <w:rsid w:val="001F4954"/>
    <w:rsid w:val="001F4C8C"/>
    <w:rsid w:val="001F4DEB"/>
    <w:rsid w:val="001F5227"/>
    <w:rsid w:val="001F52D6"/>
    <w:rsid w:val="001F5392"/>
    <w:rsid w:val="001F595B"/>
    <w:rsid w:val="001F595C"/>
    <w:rsid w:val="001F5B3C"/>
    <w:rsid w:val="001F5F2F"/>
    <w:rsid w:val="001F6010"/>
    <w:rsid w:val="001F605B"/>
    <w:rsid w:val="001F6718"/>
    <w:rsid w:val="001F6819"/>
    <w:rsid w:val="001F6DE0"/>
    <w:rsid w:val="001F6E90"/>
    <w:rsid w:val="001F746D"/>
    <w:rsid w:val="001F789D"/>
    <w:rsid w:val="001F7B54"/>
    <w:rsid w:val="001F7B97"/>
    <w:rsid w:val="001F7CE1"/>
    <w:rsid w:val="001F7D48"/>
    <w:rsid w:val="001F7E52"/>
    <w:rsid w:val="0020028F"/>
    <w:rsid w:val="00200539"/>
    <w:rsid w:val="00200629"/>
    <w:rsid w:val="0020108B"/>
    <w:rsid w:val="002015BA"/>
    <w:rsid w:val="002017A2"/>
    <w:rsid w:val="002018B5"/>
    <w:rsid w:val="00201EED"/>
    <w:rsid w:val="00202203"/>
    <w:rsid w:val="0020233F"/>
    <w:rsid w:val="002026C9"/>
    <w:rsid w:val="00202988"/>
    <w:rsid w:val="00202BE5"/>
    <w:rsid w:val="00202C8C"/>
    <w:rsid w:val="00203355"/>
    <w:rsid w:val="002038D9"/>
    <w:rsid w:val="00203BBD"/>
    <w:rsid w:val="0020418A"/>
    <w:rsid w:val="00204316"/>
    <w:rsid w:val="00204E5E"/>
    <w:rsid w:val="002052FE"/>
    <w:rsid w:val="002059F4"/>
    <w:rsid w:val="00205D35"/>
    <w:rsid w:val="00205D3B"/>
    <w:rsid w:val="00205EC3"/>
    <w:rsid w:val="00206106"/>
    <w:rsid w:val="0020616E"/>
    <w:rsid w:val="002066C6"/>
    <w:rsid w:val="002066E7"/>
    <w:rsid w:val="00206AC6"/>
    <w:rsid w:val="00206CE9"/>
    <w:rsid w:val="00207405"/>
    <w:rsid w:val="00207A2C"/>
    <w:rsid w:val="00207AF9"/>
    <w:rsid w:val="00207DC9"/>
    <w:rsid w:val="00207DD7"/>
    <w:rsid w:val="002101B2"/>
    <w:rsid w:val="0021026C"/>
    <w:rsid w:val="0021037C"/>
    <w:rsid w:val="00210565"/>
    <w:rsid w:val="00211330"/>
    <w:rsid w:val="00211334"/>
    <w:rsid w:val="00211356"/>
    <w:rsid w:val="0021152A"/>
    <w:rsid w:val="00211640"/>
    <w:rsid w:val="002118F4"/>
    <w:rsid w:val="00211CAF"/>
    <w:rsid w:val="00211EBE"/>
    <w:rsid w:val="0021217A"/>
    <w:rsid w:val="002121AD"/>
    <w:rsid w:val="002123C3"/>
    <w:rsid w:val="00213B7C"/>
    <w:rsid w:val="0021442C"/>
    <w:rsid w:val="00214599"/>
    <w:rsid w:val="002145DF"/>
    <w:rsid w:val="00215068"/>
    <w:rsid w:val="00215399"/>
    <w:rsid w:val="002158DA"/>
    <w:rsid w:val="00215B5E"/>
    <w:rsid w:val="00216016"/>
    <w:rsid w:val="00216103"/>
    <w:rsid w:val="0021672D"/>
    <w:rsid w:val="00216806"/>
    <w:rsid w:val="00216896"/>
    <w:rsid w:val="00216921"/>
    <w:rsid w:val="00216E66"/>
    <w:rsid w:val="0021709E"/>
    <w:rsid w:val="002171B3"/>
    <w:rsid w:val="002173B9"/>
    <w:rsid w:val="00217454"/>
    <w:rsid w:val="002178DA"/>
    <w:rsid w:val="00217A38"/>
    <w:rsid w:val="00217BF2"/>
    <w:rsid w:val="00217C24"/>
    <w:rsid w:val="00217D18"/>
    <w:rsid w:val="00217E27"/>
    <w:rsid w:val="002200D6"/>
    <w:rsid w:val="00220A4F"/>
    <w:rsid w:val="00220A6F"/>
    <w:rsid w:val="00220D1E"/>
    <w:rsid w:val="00220EC2"/>
    <w:rsid w:val="00220FFB"/>
    <w:rsid w:val="0022127D"/>
    <w:rsid w:val="002215F2"/>
    <w:rsid w:val="002216F0"/>
    <w:rsid w:val="0022187B"/>
    <w:rsid w:val="00221C65"/>
    <w:rsid w:val="00221ED4"/>
    <w:rsid w:val="00221F7C"/>
    <w:rsid w:val="002226FF"/>
    <w:rsid w:val="00222D3A"/>
    <w:rsid w:val="00222D8B"/>
    <w:rsid w:val="00222DB4"/>
    <w:rsid w:val="002230CF"/>
    <w:rsid w:val="0022324D"/>
    <w:rsid w:val="002232DD"/>
    <w:rsid w:val="002237A3"/>
    <w:rsid w:val="00223839"/>
    <w:rsid w:val="00223BA8"/>
    <w:rsid w:val="00223F82"/>
    <w:rsid w:val="002242F5"/>
    <w:rsid w:val="002246B3"/>
    <w:rsid w:val="00224929"/>
    <w:rsid w:val="00224AC5"/>
    <w:rsid w:val="00224ECC"/>
    <w:rsid w:val="0022511A"/>
    <w:rsid w:val="002254CD"/>
    <w:rsid w:val="00225A4A"/>
    <w:rsid w:val="00225B7A"/>
    <w:rsid w:val="00225DDE"/>
    <w:rsid w:val="00226552"/>
    <w:rsid w:val="002266FE"/>
    <w:rsid w:val="00226898"/>
    <w:rsid w:val="00226C3F"/>
    <w:rsid w:val="00226C84"/>
    <w:rsid w:val="0022705A"/>
    <w:rsid w:val="00227295"/>
    <w:rsid w:val="002275A6"/>
    <w:rsid w:val="00227885"/>
    <w:rsid w:val="00227C85"/>
    <w:rsid w:val="00227CF9"/>
    <w:rsid w:val="00227F95"/>
    <w:rsid w:val="00230394"/>
    <w:rsid w:val="00230677"/>
    <w:rsid w:val="00230F74"/>
    <w:rsid w:val="00231195"/>
    <w:rsid w:val="00231386"/>
    <w:rsid w:val="00231916"/>
    <w:rsid w:val="00231977"/>
    <w:rsid w:val="00231B7C"/>
    <w:rsid w:val="002322A3"/>
    <w:rsid w:val="00232890"/>
    <w:rsid w:val="002328DA"/>
    <w:rsid w:val="00232C36"/>
    <w:rsid w:val="00232C73"/>
    <w:rsid w:val="002330D3"/>
    <w:rsid w:val="00233225"/>
    <w:rsid w:val="002336B9"/>
    <w:rsid w:val="0023380C"/>
    <w:rsid w:val="0023394A"/>
    <w:rsid w:val="002339C4"/>
    <w:rsid w:val="00233D5C"/>
    <w:rsid w:val="00233EC5"/>
    <w:rsid w:val="00233FE3"/>
    <w:rsid w:val="002347C0"/>
    <w:rsid w:val="00234A58"/>
    <w:rsid w:val="002353E7"/>
    <w:rsid w:val="0023545C"/>
    <w:rsid w:val="00235672"/>
    <w:rsid w:val="00235849"/>
    <w:rsid w:val="00235CAC"/>
    <w:rsid w:val="00235CAF"/>
    <w:rsid w:val="00236008"/>
    <w:rsid w:val="002361AF"/>
    <w:rsid w:val="00236247"/>
    <w:rsid w:val="0023650A"/>
    <w:rsid w:val="00236974"/>
    <w:rsid w:val="00236ED3"/>
    <w:rsid w:val="002371D8"/>
    <w:rsid w:val="002374C8"/>
    <w:rsid w:val="0023750E"/>
    <w:rsid w:val="00237556"/>
    <w:rsid w:val="002376F0"/>
    <w:rsid w:val="00237C66"/>
    <w:rsid w:val="00237E55"/>
    <w:rsid w:val="0024023C"/>
    <w:rsid w:val="002405E6"/>
    <w:rsid w:val="0024062E"/>
    <w:rsid w:val="0024080E"/>
    <w:rsid w:val="00240923"/>
    <w:rsid w:val="00240CF5"/>
    <w:rsid w:val="002411CE"/>
    <w:rsid w:val="00241205"/>
    <w:rsid w:val="0024145B"/>
    <w:rsid w:val="0024182F"/>
    <w:rsid w:val="0024196D"/>
    <w:rsid w:val="00242000"/>
    <w:rsid w:val="002429ED"/>
    <w:rsid w:val="00242AC2"/>
    <w:rsid w:val="00242F9F"/>
    <w:rsid w:val="002433FE"/>
    <w:rsid w:val="00243562"/>
    <w:rsid w:val="0024365D"/>
    <w:rsid w:val="00243704"/>
    <w:rsid w:val="00243F20"/>
    <w:rsid w:val="00244288"/>
    <w:rsid w:val="002443C5"/>
    <w:rsid w:val="002444B5"/>
    <w:rsid w:val="00244607"/>
    <w:rsid w:val="002446FF"/>
    <w:rsid w:val="00244778"/>
    <w:rsid w:val="002452FE"/>
    <w:rsid w:val="00245735"/>
    <w:rsid w:val="00245A53"/>
    <w:rsid w:val="00245BDB"/>
    <w:rsid w:val="00245C38"/>
    <w:rsid w:val="00245E91"/>
    <w:rsid w:val="00246080"/>
    <w:rsid w:val="0024654E"/>
    <w:rsid w:val="002465D6"/>
    <w:rsid w:val="002467C9"/>
    <w:rsid w:val="00246FE6"/>
    <w:rsid w:val="0024718F"/>
    <w:rsid w:val="00247438"/>
    <w:rsid w:val="002476D6"/>
    <w:rsid w:val="00247A66"/>
    <w:rsid w:val="00247BE8"/>
    <w:rsid w:val="00247DD5"/>
    <w:rsid w:val="00250178"/>
    <w:rsid w:val="002504E3"/>
    <w:rsid w:val="0025061C"/>
    <w:rsid w:val="00250780"/>
    <w:rsid w:val="002508A2"/>
    <w:rsid w:val="002509BF"/>
    <w:rsid w:val="00250AE0"/>
    <w:rsid w:val="00250DBF"/>
    <w:rsid w:val="0025125B"/>
    <w:rsid w:val="00251289"/>
    <w:rsid w:val="002513AF"/>
    <w:rsid w:val="00251412"/>
    <w:rsid w:val="00251A54"/>
    <w:rsid w:val="00251B19"/>
    <w:rsid w:val="00251D57"/>
    <w:rsid w:val="00252178"/>
    <w:rsid w:val="002523D8"/>
    <w:rsid w:val="00252BA3"/>
    <w:rsid w:val="00252C8A"/>
    <w:rsid w:val="00252E62"/>
    <w:rsid w:val="0025305E"/>
    <w:rsid w:val="0025318D"/>
    <w:rsid w:val="0025335D"/>
    <w:rsid w:val="00253384"/>
    <w:rsid w:val="002533DC"/>
    <w:rsid w:val="002533F9"/>
    <w:rsid w:val="0025393C"/>
    <w:rsid w:val="00253A34"/>
    <w:rsid w:val="00253B4E"/>
    <w:rsid w:val="0025405A"/>
    <w:rsid w:val="002543F0"/>
    <w:rsid w:val="0025484B"/>
    <w:rsid w:val="00254D0B"/>
    <w:rsid w:val="002556A9"/>
    <w:rsid w:val="00255837"/>
    <w:rsid w:val="00255D3C"/>
    <w:rsid w:val="00255EBF"/>
    <w:rsid w:val="002562AF"/>
    <w:rsid w:val="00256370"/>
    <w:rsid w:val="002566FD"/>
    <w:rsid w:val="00256C16"/>
    <w:rsid w:val="00257005"/>
    <w:rsid w:val="00257B3C"/>
    <w:rsid w:val="00257DC7"/>
    <w:rsid w:val="00257E5D"/>
    <w:rsid w:val="00257F1F"/>
    <w:rsid w:val="002601CB"/>
    <w:rsid w:val="0026052A"/>
    <w:rsid w:val="00260F6D"/>
    <w:rsid w:val="0026127E"/>
    <w:rsid w:val="002612D9"/>
    <w:rsid w:val="0026135D"/>
    <w:rsid w:val="00261D22"/>
    <w:rsid w:val="00261F0A"/>
    <w:rsid w:val="00261F86"/>
    <w:rsid w:val="00262023"/>
    <w:rsid w:val="00262049"/>
    <w:rsid w:val="002627A8"/>
    <w:rsid w:val="00262F5C"/>
    <w:rsid w:val="002632BA"/>
    <w:rsid w:val="002632F7"/>
    <w:rsid w:val="002633D7"/>
    <w:rsid w:val="002634BA"/>
    <w:rsid w:val="00263660"/>
    <w:rsid w:val="00263713"/>
    <w:rsid w:val="002637CC"/>
    <w:rsid w:val="002638CD"/>
    <w:rsid w:val="00263936"/>
    <w:rsid w:val="00263BB1"/>
    <w:rsid w:val="00263E01"/>
    <w:rsid w:val="00263F10"/>
    <w:rsid w:val="00263FCE"/>
    <w:rsid w:val="00264050"/>
    <w:rsid w:val="00264CD9"/>
    <w:rsid w:val="00264DC8"/>
    <w:rsid w:val="00264DD3"/>
    <w:rsid w:val="00264F02"/>
    <w:rsid w:val="002652D3"/>
    <w:rsid w:val="002652FE"/>
    <w:rsid w:val="0026558D"/>
    <w:rsid w:val="00265F40"/>
    <w:rsid w:val="00265FCB"/>
    <w:rsid w:val="00266278"/>
    <w:rsid w:val="002662F9"/>
    <w:rsid w:val="0026638A"/>
    <w:rsid w:val="00266A7C"/>
    <w:rsid w:val="00266F6C"/>
    <w:rsid w:val="002673AB"/>
    <w:rsid w:val="00267443"/>
    <w:rsid w:val="0026763D"/>
    <w:rsid w:val="00267698"/>
    <w:rsid w:val="0026773C"/>
    <w:rsid w:val="00267760"/>
    <w:rsid w:val="00267BD4"/>
    <w:rsid w:val="00267F29"/>
    <w:rsid w:val="00267F6B"/>
    <w:rsid w:val="0027003D"/>
    <w:rsid w:val="002700E4"/>
    <w:rsid w:val="002703DE"/>
    <w:rsid w:val="002706A9"/>
    <w:rsid w:val="0027084B"/>
    <w:rsid w:val="0027092B"/>
    <w:rsid w:val="00270DBB"/>
    <w:rsid w:val="0027153A"/>
    <w:rsid w:val="00271613"/>
    <w:rsid w:val="002718C6"/>
    <w:rsid w:val="00271951"/>
    <w:rsid w:val="00271DB6"/>
    <w:rsid w:val="00272391"/>
    <w:rsid w:val="00272C2D"/>
    <w:rsid w:val="00272DDB"/>
    <w:rsid w:val="00273357"/>
    <w:rsid w:val="0027391D"/>
    <w:rsid w:val="00273DD6"/>
    <w:rsid w:val="00274027"/>
    <w:rsid w:val="0027490A"/>
    <w:rsid w:val="00274BA6"/>
    <w:rsid w:val="00274F17"/>
    <w:rsid w:val="00274F3D"/>
    <w:rsid w:val="00275598"/>
    <w:rsid w:val="00276070"/>
    <w:rsid w:val="002771AB"/>
    <w:rsid w:val="0027724A"/>
    <w:rsid w:val="0027755F"/>
    <w:rsid w:val="002775AA"/>
    <w:rsid w:val="00277795"/>
    <w:rsid w:val="00277E6D"/>
    <w:rsid w:val="00277FB6"/>
    <w:rsid w:val="0028003D"/>
    <w:rsid w:val="0028016E"/>
    <w:rsid w:val="00280575"/>
    <w:rsid w:val="00280AAA"/>
    <w:rsid w:val="00280AB5"/>
    <w:rsid w:val="00280FED"/>
    <w:rsid w:val="00281301"/>
    <w:rsid w:val="00281416"/>
    <w:rsid w:val="002817BD"/>
    <w:rsid w:val="002818A2"/>
    <w:rsid w:val="00281D09"/>
    <w:rsid w:val="00281F0C"/>
    <w:rsid w:val="0028275E"/>
    <w:rsid w:val="00282972"/>
    <w:rsid w:val="00282AEA"/>
    <w:rsid w:val="00283294"/>
    <w:rsid w:val="00283490"/>
    <w:rsid w:val="00283560"/>
    <w:rsid w:val="00284806"/>
    <w:rsid w:val="00284A2C"/>
    <w:rsid w:val="00284BD5"/>
    <w:rsid w:val="0028501D"/>
    <w:rsid w:val="0028506E"/>
    <w:rsid w:val="002863FC"/>
    <w:rsid w:val="00286499"/>
    <w:rsid w:val="00286BCF"/>
    <w:rsid w:val="00286C5F"/>
    <w:rsid w:val="0028788E"/>
    <w:rsid w:val="00287A17"/>
    <w:rsid w:val="00287AD4"/>
    <w:rsid w:val="00287F64"/>
    <w:rsid w:val="002901F0"/>
    <w:rsid w:val="0029049A"/>
    <w:rsid w:val="0029054B"/>
    <w:rsid w:val="002907CF"/>
    <w:rsid w:val="00290E22"/>
    <w:rsid w:val="002910F1"/>
    <w:rsid w:val="002911BB"/>
    <w:rsid w:val="00291426"/>
    <w:rsid w:val="00291635"/>
    <w:rsid w:val="00291647"/>
    <w:rsid w:val="0029164D"/>
    <w:rsid w:val="00291786"/>
    <w:rsid w:val="0029179B"/>
    <w:rsid w:val="00291BBB"/>
    <w:rsid w:val="00291DA4"/>
    <w:rsid w:val="00291F7C"/>
    <w:rsid w:val="002923F9"/>
    <w:rsid w:val="0029253F"/>
    <w:rsid w:val="00292669"/>
    <w:rsid w:val="00292A07"/>
    <w:rsid w:val="00292F66"/>
    <w:rsid w:val="0029305B"/>
    <w:rsid w:val="00293323"/>
    <w:rsid w:val="00293E7A"/>
    <w:rsid w:val="002940B2"/>
    <w:rsid w:val="00294133"/>
    <w:rsid w:val="00294349"/>
    <w:rsid w:val="002945BE"/>
    <w:rsid w:val="00294724"/>
    <w:rsid w:val="00294816"/>
    <w:rsid w:val="00294EAD"/>
    <w:rsid w:val="00295338"/>
    <w:rsid w:val="00295603"/>
    <w:rsid w:val="002962DA"/>
    <w:rsid w:val="002963E7"/>
    <w:rsid w:val="0029657B"/>
    <w:rsid w:val="00296A4A"/>
    <w:rsid w:val="00296E0E"/>
    <w:rsid w:val="00297756"/>
    <w:rsid w:val="00297FD0"/>
    <w:rsid w:val="002A01FC"/>
    <w:rsid w:val="002A0226"/>
    <w:rsid w:val="002A052A"/>
    <w:rsid w:val="002A07BF"/>
    <w:rsid w:val="002A085D"/>
    <w:rsid w:val="002A08B2"/>
    <w:rsid w:val="002A0B55"/>
    <w:rsid w:val="002A0DCC"/>
    <w:rsid w:val="002A0E93"/>
    <w:rsid w:val="002A1048"/>
    <w:rsid w:val="002A125E"/>
    <w:rsid w:val="002A12F1"/>
    <w:rsid w:val="002A1522"/>
    <w:rsid w:val="002A15CE"/>
    <w:rsid w:val="002A17CA"/>
    <w:rsid w:val="002A19BD"/>
    <w:rsid w:val="002A1E5E"/>
    <w:rsid w:val="002A1FE8"/>
    <w:rsid w:val="002A268D"/>
    <w:rsid w:val="002A26D8"/>
    <w:rsid w:val="002A2A1B"/>
    <w:rsid w:val="002A2B3E"/>
    <w:rsid w:val="002A2E43"/>
    <w:rsid w:val="002A3131"/>
    <w:rsid w:val="002A3776"/>
    <w:rsid w:val="002A399A"/>
    <w:rsid w:val="002A4046"/>
    <w:rsid w:val="002A4E83"/>
    <w:rsid w:val="002A510B"/>
    <w:rsid w:val="002A5375"/>
    <w:rsid w:val="002A581B"/>
    <w:rsid w:val="002A592C"/>
    <w:rsid w:val="002A59D2"/>
    <w:rsid w:val="002A5B14"/>
    <w:rsid w:val="002A5B1A"/>
    <w:rsid w:val="002A5D85"/>
    <w:rsid w:val="002A5E4F"/>
    <w:rsid w:val="002A5F9C"/>
    <w:rsid w:val="002A60FA"/>
    <w:rsid w:val="002A6112"/>
    <w:rsid w:val="002A611C"/>
    <w:rsid w:val="002A6480"/>
    <w:rsid w:val="002A66AE"/>
    <w:rsid w:val="002A6842"/>
    <w:rsid w:val="002A6BF0"/>
    <w:rsid w:val="002A6DDE"/>
    <w:rsid w:val="002A6E41"/>
    <w:rsid w:val="002A6EED"/>
    <w:rsid w:val="002A72AB"/>
    <w:rsid w:val="002A730D"/>
    <w:rsid w:val="002A73F4"/>
    <w:rsid w:val="002A7423"/>
    <w:rsid w:val="002A757B"/>
    <w:rsid w:val="002A7A1C"/>
    <w:rsid w:val="002A7E1C"/>
    <w:rsid w:val="002A7ED6"/>
    <w:rsid w:val="002B095F"/>
    <w:rsid w:val="002B0BC9"/>
    <w:rsid w:val="002B1429"/>
    <w:rsid w:val="002B1589"/>
    <w:rsid w:val="002B18E7"/>
    <w:rsid w:val="002B1B8D"/>
    <w:rsid w:val="002B1DCB"/>
    <w:rsid w:val="002B1EC3"/>
    <w:rsid w:val="002B21A7"/>
    <w:rsid w:val="002B21FE"/>
    <w:rsid w:val="002B2652"/>
    <w:rsid w:val="002B2741"/>
    <w:rsid w:val="002B279D"/>
    <w:rsid w:val="002B27CC"/>
    <w:rsid w:val="002B3000"/>
    <w:rsid w:val="002B32AC"/>
    <w:rsid w:val="002B3709"/>
    <w:rsid w:val="002B3714"/>
    <w:rsid w:val="002B3F0F"/>
    <w:rsid w:val="002B43F2"/>
    <w:rsid w:val="002B4781"/>
    <w:rsid w:val="002B495B"/>
    <w:rsid w:val="002B49F6"/>
    <w:rsid w:val="002B4DDC"/>
    <w:rsid w:val="002B513A"/>
    <w:rsid w:val="002B525B"/>
    <w:rsid w:val="002B536F"/>
    <w:rsid w:val="002B5567"/>
    <w:rsid w:val="002B5833"/>
    <w:rsid w:val="002B5971"/>
    <w:rsid w:val="002B63CB"/>
    <w:rsid w:val="002B6497"/>
    <w:rsid w:val="002B660B"/>
    <w:rsid w:val="002B6731"/>
    <w:rsid w:val="002B6C16"/>
    <w:rsid w:val="002B6DA5"/>
    <w:rsid w:val="002B70AE"/>
    <w:rsid w:val="002B72FB"/>
    <w:rsid w:val="002B7427"/>
    <w:rsid w:val="002B7FB7"/>
    <w:rsid w:val="002C0378"/>
    <w:rsid w:val="002C0471"/>
    <w:rsid w:val="002C05E8"/>
    <w:rsid w:val="002C06F2"/>
    <w:rsid w:val="002C0E6B"/>
    <w:rsid w:val="002C116F"/>
    <w:rsid w:val="002C1270"/>
    <w:rsid w:val="002C1470"/>
    <w:rsid w:val="002C1563"/>
    <w:rsid w:val="002C224D"/>
    <w:rsid w:val="002C2297"/>
    <w:rsid w:val="002C23EC"/>
    <w:rsid w:val="002C2B2F"/>
    <w:rsid w:val="002C2B94"/>
    <w:rsid w:val="002C2C05"/>
    <w:rsid w:val="002C2D8E"/>
    <w:rsid w:val="002C2EFA"/>
    <w:rsid w:val="002C2F8E"/>
    <w:rsid w:val="002C3049"/>
    <w:rsid w:val="002C30C3"/>
    <w:rsid w:val="002C34AC"/>
    <w:rsid w:val="002C3A94"/>
    <w:rsid w:val="002C436A"/>
    <w:rsid w:val="002C4A27"/>
    <w:rsid w:val="002C4AC8"/>
    <w:rsid w:val="002C5443"/>
    <w:rsid w:val="002C54B0"/>
    <w:rsid w:val="002C54EC"/>
    <w:rsid w:val="002C573C"/>
    <w:rsid w:val="002C5A1E"/>
    <w:rsid w:val="002C5B21"/>
    <w:rsid w:val="002C5C6A"/>
    <w:rsid w:val="002C5D18"/>
    <w:rsid w:val="002C5EC2"/>
    <w:rsid w:val="002C615C"/>
    <w:rsid w:val="002C649D"/>
    <w:rsid w:val="002C6C72"/>
    <w:rsid w:val="002C6C91"/>
    <w:rsid w:val="002C6CE6"/>
    <w:rsid w:val="002C6E77"/>
    <w:rsid w:val="002C734A"/>
    <w:rsid w:val="002C7663"/>
    <w:rsid w:val="002C76B3"/>
    <w:rsid w:val="002C78A9"/>
    <w:rsid w:val="002C78C2"/>
    <w:rsid w:val="002C7A5D"/>
    <w:rsid w:val="002C7C71"/>
    <w:rsid w:val="002D056D"/>
    <w:rsid w:val="002D077D"/>
    <w:rsid w:val="002D07B8"/>
    <w:rsid w:val="002D0C1A"/>
    <w:rsid w:val="002D0CBC"/>
    <w:rsid w:val="002D0D11"/>
    <w:rsid w:val="002D0E39"/>
    <w:rsid w:val="002D13B9"/>
    <w:rsid w:val="002D1496"/>
    <w:rsid w:val="002D1549"/>
    <w:rsid w:val="002D1A5B"/>
    <w:rsid w:val="002D1B3C"/>
    <w:rsid w:val="002D2096"/>
    <w:rsid w:val="002D20FB"/>
    <w:rsid w:val="002D22FC"/>
    <w:rsid w:val="002D2687"/>
    <w:rsid w:val="002D2F7D"/>
    <w:rsid w:val="002D3026"/>
    <w:rsid w:val="002D38D6"/>
    <w:rsid w:val="002D397D"/>
    <w:rsid w:val="002D3AED"/>
    <w:rsid w:val="002D3C23"/>
    <w:rsid w:val="002D3F25"/>
    <w:rsid w:val="002D4307"/>
    <w:rsid w:val="002D4670"/>
    <w:rsid w:val="002D4695"/>
    <w:rsid w:val="002D4C2A"/>
    <w:rsid w:val="002D4C91"/>
    <w:rsid w:val="002D4CEE"/>
    <w:rsid w:val="002D4F0D"/>
    <w:rsid w:val="002D501F"/>
    <w:rsid w:val="002D5060"/>
    <w:rsid w:val="002D5117"/>
    <w:rsid w:val="002D56FB"/>
    <w:rsid w:val="002D576F"/>
    <w:rsid w:val="002D62D7"/>
    <w:rsid w:val="002D66A1"/>
    <w:rsid w:val="002D6975"/>
    <w:rsid w:val="002D702B"/>
    <w:rsid w:val="002D708D"/>
    <w:rsid w:val="002D7230"/>
    <w:rsid w:val="002D7235"/>
    <w:rsid w:val="002D754F"/>
    <w:rsid w:val="002D76B5"/>
    <w:rsid w:val="002D7942"/>
    <w:rsid w:val="002D7C5F"/>
    <w:rsid w:val="002D7FBE"/>
    <w:rsid w:val="002E03E2"/>
    <w:rsid w:val="002E0816"/>
    <w:rsid w:val="002E0977"/>
    <w:rsid w:val="002E0F57"/>
    <w:rsid w:val="002E10ED"/>
    <w:rsid w:val="002E12E2"/>
    <w:rsid w:val="002E130C"/>
    <w:rsid w:val="002E15FD"/>
    <w:rsid w:val="002E1676"/>
    <w:rsid w:val="002E1931"/>
    <w:rsid w:val="002E1BE3"/>
    <w:rsid w:val="002E1CB9"/>
    <w:rsid w:val="002E2167"/>
    <w:rsid w:val="002E24B0"/>
    <w:rsid w:val="002E26B5"/>
    <w:rsid w:val="002E2741"/>
    <w:rsid w:val="002E280F"/>
    <w:rsid w:val="002E282D"/>
    <w:rsid w:val="002E2A38"/>
    <w:rsid w:val="002E2A88"/>
    <w:rsid w:val="002E2B10"/>
    <w:rsid w:val="002E2FA0"/>
    <w:rsid w:val="002E307D"/>
    <w:rsid w:val="002E3267"/>
    <w:rsid w:val="002E39FF"/>
    <w:rsid w:val="002E477D"/>
    <w:rsid w:val="002E4AED"/>
    <w:rsid w:val="002E4BB3"/>
    <w:rsid w:val="002E4D3F"/>
    <w:rsid w:val="002E4E8A"/>
    <w:rsid w:val="002E4ED9"/>
    <w:rsid w:val="002E515C"/>
    <w:rsid w:val="002E51C7"/>
    <w:rsid w:val="002E5BAF"/>
    <w:rsid w:val="002E6BA5"/>
    <w:rsid w:val="002E6BCF"/>
    <w:rsid w:val="002E6CA8"/>
    <w:rsid w:val="002E6D03"/>
    <w:rsid w:val="002E6F0D"/>
    <w:rsid w:val="002E6F5A"/>
    <w:rsid w:val="002E7031"/>
    <w:rsid w:val="002E7129"/>
    <w:rsid w:val="002E76BC"/>
    <w:rsid w:val="002E794A"/>
    <w:rsid w:val="002E7A06"/>
    <w:rsid w:val="002E7DAF"/>
    <w:rsid w:val="002F0022"/>
    <w:rsid w:val="002F0062"/>
    <w:rsid w:val="002F04FE"/>
    <w:rsid w:val="002F0F52"/>
    <w:rsid w:val="002F134B"/>
    <w:rsid w:val="002F13A4"/>
    <w:rsid w:val="002F17A8"/>
    <w:rsid w:val="002F19F9"/>
    <w:rsid w:val="002F1A3E"/>
    <w:rsid w:val="002F1CBC"/>
    <w:rsid w:val="002F1EBA"/>
    <w:rsid w:val="002F2024"/>
    <w:rsid w:val="002F21E3"/>
    <w:rsid w:val="002F2398"/>
    <w:rsid w:val="002F26D1"/>
    <w:rsid w:val="002F2809"/>
    <w:rsid w:val="002F2A25"/>
    <w:rsid w:val="002F2ABD"/>
    <w:rsid w:val="002F2B53"/>
    <w:rsid w:val="002F2BC6"/>
    <w:rsid w:val="002F2C18"/>
    <w:rsid w:val="002F2E4A"/>
    <w:rsid w:val="002F4272"/>
    <w:rsid w:val="002F49C1"/>
    <w:rsid w:val="002F4EE0"/>
    <w:rsid w:val="002F52CD"/>
    <w:rsid w:val="002F5588"/>
    <w:rsid w:val="002F5687"/>
    <w:rsid w:val="002F5790"/>
    <w:rsid w:val="002F5A3B"/>
    <w:rsid w:val="002F5AE3"/>
    <w:rsid w:val="002F5CAF"/>
    <w:rsid w:val="002F5DE1"/>
    <w:rsid w:val="002F6A7B"/>
    <w:rsid w:val="002F706C"/>
    <w:rsid w:val="002F73DA"/>
    <w:rsid w:val="002F76BE"/>
    <w:rsid w:val="002F77B6"/>
    <w:rsid w:val="002F77EB"/>
    <w:rsid w:val="002F79B8"/>
    <w:rsid w:val="002F7C0D"/>
    <w:rsid w:val="002F7F27"/>
    <w:rsid w:val="002F7FCD"/>
    <w:rsid w:val="003009E8"/>
    <w:rsid w:val="00300AB0"/>
    <w:rsid w:val="003010E4"/>
    <w:rsid w:val="00301368"/>
    <w:rsid w:val="003016C2"/>
    <w:rsid w:val="00301B0D"/>
    <w:rsid w:val="00301E6B"/>
    <w:rsid w:val="00301EDF"/>
    <w:rsid w:val="00301EE8"/>
    <w:rsid w:val="00301F7F"/>
    <w:rsid w:val="003020F4"/>
    <w:rsid w:val="003028C5"/>
    <w:rsid w:val="00302E7E"/>
    <w:rsid w:val="003031F8"/>
    <w:rsid w:val="00303AEF"/>
    <w:rsid w:val="00303B96"/>
    <w:rsid w:val="00303DE3"/>
    <w:rsid w:val="00303F2B"/>
    <w:rsid w:val="00303FAC"/>
    <w:rsid w:val="00304726"/>
    <w:rsid w:val="00304C97"/>
    <w:rsid w:val="00304D37"/>
    <w:rsid w:val="00305053"/>
    <w:rsid w:val="00305547"/>
    <w:rsid w:val="003055A6"/>
    <w:rsid w:val="00305AD7"/>
    <w:rsid w:val="00305B0E"/>
    <w:rsid w:val="00305CC5"/>
    <w:rsid w:val="0030637A"/>
    <w:rsid w:val="0030648C"/>
    <w:rsid w:val="003065D1"/>
    <w:rsid w:val="003068F9"/>
    <w:rsid w:val="003069F6"/>
    <w:rsid w:val="00306BD0"/>
    <w:rsid w:val="00306EC6"/>
    <w:rsid w:val="00307064"/>
    <w:rsid w:val="003070B7"/>
    <w:rsid w:val="003071E3"/>
    <w:rsid w:val="003074C4"/>
    <w:rsid w:val="00307896"/>
    <w:rsid w:val="00307EB1"/>
    <w:rsid w:val="00307F72"/>
    <w:rsid w:val="003100D6"/>
    <w:rsid w:val="0031020A"/>
    <w:rsid w:val="00310676"/>
    <w:rsid w:val="0031090F"/>
    <w:rsid w:val="00310A5B"/>
    <w:rsid w:val="00310CBD"/>
    <w:rsid w:val="003110D7"/>
    <w:rsid w:val="00311188"/>
    <w:rsid w:val="003117C4"/>
    <w:rsid w:val="00311A3B"/>
    <w:rsid w:val="00311F1D"/>
    <w:rsid w:val="00311F43"/>
    <w:rsid w:val="0031224F"/>
    <w:rsid w:val="00312263"/>
    <w:rsid w:val="003123A8"/>
    <w:rsid w:val="0031312E"/>
    <w:rsid w:val="0031317D"/>
    <w:rsid w:val="0031360B"/>
    <w:rsid w:val="00313665"/>
    <w:rsid w:val="00313BB9"/>
    <w:rsid w:val="00313DA9"/>
    <w:rsid w:val="00314223"/>
    <w:rsid w:val="00314225"/>
    <w:rsid w:val="00314BED"/>
    <w:rsid w:val="00314D4C"/>
    <w:rsid w:val="0031500D"/>
    <w:rsid w:val="0031566E"/>
    <w:rsid w:val="00315AAC"/>
    <w:rsid w:val="0031622C"/>
    <w:rsid w:val="00316525"/>
    <w:rsid w:val="0031688E"/>
    <w:rsid w:val="00316C1F"/>
    <w:rsid w:val="00316C46"/>
    <w:rsid w:val="00316CF5"/>
    <w:rsid w:val="00316E71"/>
    <w:rsid w:val="003172EE"/>
    <w:rsid w:val="00317328"/>
    <w:rsid w:val="00317448"/>
    <w:rsid w:val="0031761E"/>
    <w:rsid w:val="00317709"/>
    <w:rsid w:val="0031770C"/>
    <w:rsid w:val="003178A0"/>
    <w:rsid w:val="00317BC4"/>
    <w:rsid w:val="00317E5A"/>
    <w:rsid w:val="0032031C"/>
    <w:rsid w:val="00320648"/>
    <w:rsid w:val="00320A5D"/>
    <w:rsid w:val="00320BBC"/>
    <w:rsid w:val="00320DC7"/>
    <w:rsid w:val="00320F72"/>
    <w:rsid w:val="003210A5"/>
    <w:rsid w:val="00321122"/>
    <w:rsid w:val="00321556"/>
    <w:rsid w:val="00321889"/>
    <w:rsid w:val="003218CD"/>
    <w:rsid w:val="003219D5"/>
    <w:rsid w:val="00321BF2"/>
    <w:rsid w:val="00321F61"/>
    <w:rsid w:val="003221EF"/>
    <w:rsid w:val="00322205"/>
    <w:rsid w:val="003222FA"/>
    <w:rsid w:val="003223D3"/>
    <w:rsid w:val="00322537"/>
    <w:rsid w:val="003230EE"/>
    <w:rsid w:val="003234F7"/>
    <w:rsid w:val="00323518"/>
    <w:rsid w:val="003236E5"/>
    <w:rsid w:val="0032392B"/>
    <w:rsid w:val="00323D9D"/>
    <w:rsid w:val="00323DC5"/>
    <w:rsid w:val="00323DDB"/>
    <w:rsid w:val="003240F4"/>
    <w:rsid w:val="00324627"/>
    <w:rsid w:val="003247F2"/>
    <w:rsid w:val="0032480C"/>
    <w:rsid w:val="00324902"/>
    <w:rsid w:val="00324C1F"/>
    <w:rsid w:val="00324C71"/>
    <w:rsid w:val="0032521E"/>
    <w:rsid w:val="00325251"/>
    <w:rsid w:val="003256AA"/>
    <w:rsid w:val="00325857"/>
    <w:rsid w:val="00325A9B"/>
    <w:rsid w:val="00325D3E"/>
    <w:rsid w:val="00325F57"/>
    <w:rsid w:val="00326229"/>
    <w:rsid w:val="0032625A"/>
    <w:rsid w:val="00326409"/>
    <w:rsid w:val="00326817"/>
    <w:rsid w:val="0032690C"/>
    <w:rsid w:val="00326980"/>
    <w:rsid w:val="00326B11"/>
    <w:rsid w:val="00326C9B"/>
    <w:rsid w:val="003270BF"/>
    <w:rsid w:val="00327373"/>
    <w:rsid w:val="00327A36"/>
    <w:rsid w:val="00327C05"/>
    <w:rsid w:val="00327E22"/>
    <w:rsid w:val="00330074"/>
    <w:rsid w:val="00330265"/>
    <w:rsid w:val="0033035F"/>
    <w:rsid w:val="00330A3D"/>
    <w:rsid w:val="00330D63"/>
    <w:rsid w:val="00331041"/>
    <w:rsid w:val="0033107B"/>
    <w:rsid w:val="003310D1"/>
    <w:rsid w:val="00331594"/>
    <w:rsid w:val="00331914"/>
    <w:rsid w:val="003319DF"/>
    <w:rsid w:val="00331B86"/>
    <w:rsid w:val="00331BAE"/>
    <w:rsid w:val="00331BD2"/>
    <w:rsid w:val="003320CE"/>
    <w:rsid w:val="0033218C"/>
    <w:rsid w:val="003324CF"/>
    <w:rsid w:val="003328CC"/>
    <w:rsid w:val="00332962"/>
    <w:rsid w:val="0033299F"/>
    <w:rsid w:val="00333299"/>
    <w:rsid w:val="0033329D"/>
    <w:rsid w:val="00333523"/>
    <w:rsid w:val="00333769"/>
    <w:rsid w:val="00333D80"/>
    <w:rsid w:val="0033440E"/>
    <w:rsid w:val="00334DAB"/>
    <w:rsid w:val="00334E2C"/>
    <w:rsid w:val="00334FEF"/>
    <w:rsid w:val="00335445"/>
    <w:rsid w:val="003354A3"/>
    <w:rsid w:val="00335500"/>
    <w:rsid w:val="0033558B"/>
    <w:rsid w:val="003361D5"/>
    <w:rsid w:val="003364C5"/>
    <w:rsid w:val="003367AD"/>
    <w:rsid w:val="003369EF"/>
    <w:rsid w:val="00336AC6"/>
    <w:rsid w:val="00336DD2"/>
    <w:rsid w:val="00336ED2"/>
    <w:rsid w:val="00337266"/>
    <w:rsid w:val="00337B65"/>
    <w:rsid w:val="00337D34"/>
    <w:rsid w:val="00337E52"/>
    <w:rsid w:val="00340058"/>
    <w:rsid w:val="00340F5C"/>
    <w:rsid w:val="003415A6"/>
    <w:rsid w:val="003415C0"/>
    <w:rsid w:val="00341837"/>
    <w:rsid w:val="003419C0"/>
    <w:rsid w:val="00341B5D"/>
    <w:rsid w:val="0034221A"/>
    <w:rsid w:val="00342341"/>
    <w:rsid w:val="0034239D"/>
    <w:rsid w:val="003424BB"/>
    <w:rsid w:val="003429C6"/>
    <w:rsid w:val="00342AA8"/>
    <w:rsid w:val="0034312B"/>
    <w:rsid w:val="003433AA"/>
    <w:rsid w:val="003434CE"/>
    <w:rsid w:val="00343D3B"/>
    <w:rsid w:val="00344136"/>
    <w:rsid w:val="00344DED"/>
    <w:rsid w:val="00344FF9"/>
    <w:rsid w:val="00345095"/>
    <w:rsid w:val="003450AA"/>
    <w:rsid w:val="00345132"/>
    <w:rsid w:val="00345290"/>
    <w:rsid w:val="00345369"/>
    <w:rsid w:val="0034536E"/>
    <w:rsid w:val="00345C8A"/>
    <w:rsid w:val="00345F5A"/>
    <w:rsid w:val="00346156"/>
    <w:rsid w:val="003462B9"/>
    <w:rsid w:val="0034651E"/>
    <w:rsid w:val="00346978"/>
    <w:rsid w:val="00346983"/>
    <w:rsid w:val="00346B02"/>
    <w:rsid w:val="00346BE2"/>
    <w:rsid w:val="00346D5E"/>
    <w:rsid w:val="00346F24"/>
    <w:rsid w:val="00346F38"/>
    <w:rsid w:val="003471B7"/>
    <w:rsid w:val="003472BA"/>
    <w:rsid w:val="003479B0"/>
    <w:rsid w:val="00347B62"/>
    <w:rsid w:val="0035024C"/>
    <w:rsid w:val="00350E83"/>
    <w:rsid w:val="00350FDB"/>
    <w:rsid w:val="0035177B"/>
    <w:rsid w:val="00351B20"/>
    <w:rsid w:val="00351BCC"/>
    <w:rsid w:val="00351FB4"/>
    <w:rsid w:val="0035274D"/>
    <w:rsid w:val="0035285C"/>
    <w:rsid w:val="00352865"/>
    <w:rsid w:val="00352BA9"/>
    <w:rsid w:val="003530F4"/>
    <w:rsid w:val="00353381"/>
    <w:rsid w:val="003534B7"/>
    <w:rsid w:val="0035369A"/>
    <w:rsid w:val="003538FC"/>
    <w:rsid w:val="0035426F"/>
    <w:rsid w:val="00354677"/>
    <w:rsid w:val="00354CE7"/>
    <w:rsid w:val="00354D58"/>
    <w:rsid w:val="003550C2"/>
    <w:rsid w:val="003553F2"/>
    <w:rsid w:val="00355845"/>
    <w:rsid w:val="00355C6B"/>
    <w:rsid w:val="0035660B"/>
    <w:rsid w:val="00356820"/>
    <w:rsid w:val="003568DB"/>
    <w:rsid w:val="00356D14"/>
    <w:rsid w:val="0035705B"/>
    <w:rsid w:val="00357688"/>
    <w:rsid w:val="00357B9E"/>
    <w:rsid w:val="00360421"/>
    <w:rsid w:val="0036089B"/>
    <w:rsid w:val="003609DB"/>
    <w:rsid w:val="00360CDF"/>
    <w:rsid w:val="0036146F"/>
    <w:rsid w:val="00361672"/>
    <w:rsid w:val="003619A5"/>
    <w:rsid w:val="00361CF0"/>
    <w:rsid w:val="00361DFE"/>
    <w:rsid w:val="003622E0"/>
    <w:rsid w:val="003622EB"/>
    <w:rsid w:val="0036254E"/>
    <w:rsid w:val="003629CA"/>
    <w:rsid w:val="00362FCE"/>
    <w:rsid w:val="00363088"/>
    <w:rsid w:val="0036375F"/>
    <w:rsid w:val="00363788"/>
    <w:rsid w:val="003639EF"/>
    <w:rsid w:val="00363A60"/>
    <w:rsid w:val="00363B99"/>
    <w:rsid w:val="00364074"/>
    <w:rsid w:val="0036410C"/>
    <w:rsid w:val="003643C8"/>
    <w:rsid w:val="0036445E"/>
    <w:rsid w:val="0036456B"/>
    <w:rsid w:val="00364D1B"/>
    <w:rsid w:val="00364E73"/>
    <w:rsid w:val="00364FD3"/>
    <w:rsid w:val="003651CB"/>
    <w:rsid w:val="00365210"/>
    <w:rsid w:val="00365247"/>
    <w:rsid w:val="003655FF"/>
    <w:rsid w:val="00365607"/>
    <w:rsid w:val="003658C4"/>
    <w:rsid w:val="00365BD4"/>
    <w:rsid w:val="00365F3A"/>
    <w:rsid w:val="00366072"/>
    <w:rsid w:val="0036647A"/>
    <w:rsid w:val="003664DD"/>
    <w:rsid w:val="0036667A"/>
    <w:rsid w:val="00366A9B"/>
    <w:rsid w:val="00366DE7"/>
    <w:rsid w:val="00367442"/>
    <w:rsid w:val="00367447"/>
    <w:rsid w:val="00367530"/>
    <w:rsid w:val="0036756F"/>
    <w:rsid w:val="00367679"/>
    <w:rsid w:val="003677E1"/>
    <w:rsid w:val="00367984"/>
    <w:rsid w:val="00367E8E"/>
    <w:rsid w:val="0037005E"/>
    <w:rsid w:val="003700CB"/>
    <w:rsid w:val="00370319"/>
    <w:rsid w:val="00370638"/>
    <w:rsid w:val="00370D46"/>
    <w:rsid w:val="00371312"/>
    <w:rsid w:val="003713BE"/>
    <w:rsid w:val="0037149D"/>
    <w:rsid w:val="00371704"/>
    <w:rsid w:val="00371B4F"/>
    <w:rsid w:val="00371D2A"/>
    <w:rsid w:val="00371DF6"/>
    <w:rsid w:val="0037205F"/>
    <w:rsid w:val="00372324"/>
    <w:rsid w:val="0037276B"/>
    <w:rsid w:val="0037285B"/>
    <w:rsid w:val="00372A99"/>
    <w:rsid w:val="00373054"/>
    <w:rsid w:val="003733A5"/>
    <w:rsid w:val="003739FF"/>
    <w:rsid w:val="00373AC5"/>
    <w:rsid w:val="00373FB5"/>
    <w:rsid w:val="00374048"/>
    <w:rsid w:val="003743AC"/>
    <w:rsid w:val="003746D0"/>
    <w:rsid w:val="00374A6C"/>
    <w:rsid w:val="00374DAA"/>
    <w:rsid w:val="00374E13"/>
    <w:rsid w:val="00375031"/>
    <w:rsid w:val="0037531D"/>
    <w:rsid w:val="0037595E"/>
    <w:rsid w:val="00375AFB"/>
    <w:rsid w:val="00375C2F"/>
    <w:rsid w:val="00375D8B"/>
    <w:rsid w:val="0037619C"/>
    <w:rsid w:val="00376F2A"/>
    <w:rsid w:val="00377052"/>
    <w:rsid w:val="00377168"/>
    <w:rsid w:val="003775EC"/>
    <w:rsid w:val="003775EF"/>
    <w:rsid w:val="00377920"/>
    <w:rsid w:val="00377A04"/>
    <w:rsid w:val="00377C45"/>
    <w:rsid w:val="00380078"/>
    <w:rsid w:val="003800A8"/>
    <w:rsid w:val="003802BD"/>
    <w:rsid w:val="003804DD"/>
    <w:rsid w:val="00380530"/>
    <w:rsid w:val="003806BA"/>
    <w:rsid w:val="003806E1"/>
    <w:rsid w:val="003808A5"/>
    <w:rsid w:val="00380E90"/>
    <w:rsid w:val="00381199"/>
    <w:rsid w:val="00381324"/>
    <w:rsid w:val="003816AA"/>
    <w:rsid w:val="00381C85"/>
    <w:rsid w:val="00381CEE"/>
    <w:rsid w:val="00381E06"/>
    <w:rsid w:val="00381F50"/>
    <w:rsid w:val="0038212D"/>
    <w:rsid w:val="003827C2"/>
    <w:rsid w:val="00382A54"/>
    <w:rsid w:val="00383011"/>
    <w:rsid w:val="00383183"/>
    <w:rsid w:val="00383732"/>
    <w:rsid w:val="00383799"/>
    <w:rsid w:val="00383954"/>
    <w:rsid w:val="00383DB2"/>
    <w:rsid w:val="00384992"/>
    <w:rsid w:val="00384B09"/>
    <w:rsid w:val="00384B80"/>
    <w:rsid w:val="00384D96"/>
    <w:rsid w:val="003853B7"/>
    <w:rsid w:val="00385B4E"/>
    <w:rsid w:val="003864D8"/>
    <w:rsid w:val="0038670A"/>
    <w:rsid w:val="003868A8"/>
    <w:rsid w:val="003868DA"/>
    <w:rsid w:val="00386A69"/>
    <w:rsid w:val="00386DD1"/>
    <w:rsid w:val="00386E50"/>
    <w:rsid w:val="003870C6"/>
    <w:rsid w:val="00387532"/>
    <w:rsid w:val="0038769D"/>
    <w:rsid w:val="00387CBF"/>
    <w:rsid w:val="00390035"/>
    <w:rsid w:val="003903DF"/>
    <w:rsid w:val="0039042A"/>
    <w:rsid w:val="00390566"/>
    <w:rsid w:val="00390849"/>
    <w:rsid w:val="00390AC4"/>
    <w:rsid w:val="00390B0D"/>
    <w:rsid w:val="00390F3C"/>
    <w:rsid w:val="00391319"/>
    <w:rsid w:val="0039138A"/>
    <w:rsid w:val="00391436"/>
    <w:rsid w:val="003914E1"/>
    <w:rsid w:val="00391D32"/>
    <w:rsid w:val="003921DE"/>
    <w:rsid w:val="00392E3F"/>
    <w:rsid w:val="00392FE6"/>
    <w:rsid w:val="00393071"/>
    <w:rsid w:val="00393172"/>
    <w:rsid w:val="003931B7"/>
    <w:rsid w:val="003931C6"/>
    <w:rsid w:val="00393438"/>
    <w:rsid w:val="00393650"/>
    <w:rsid w:val="0039376D"/>
    <w:rsid w:val="003939F9"/>
    <w:rsid w:val="00393C32"/>
    <w:rsid w:val="00393DA4"/>
    <w:rsid w:val="003942A5"/>
    <w:rsid w:val="00394667"/>
    <w:rsid w:val="00394737"/>
    <w:rsid w:val="00394A67"/>
    <w:rsid w:val="00394E62"/>
    <w:rsid w:val="003950DE"/>
    <w:rsid w:val="00395376"/>
    <w:rsid w:val="00395626"/>
    <w:rsid w:val="00395775"/>
    <w:rsid w:val="00395A13"/>
    <w:rsid w:val="00395B83"/>
    <w:rsid w:val="00395BCA"/>
    <w:rsid w:val="00396598"/>
    <w:rsid w:val="003966E5"/>
    <w:rsid w:val="003969B3"/>
    <w:rsid w:val="00396DA5"/>
    <w:rsid w:val="0039730C"/>
    <w:rsid w:val="00397703"/>
    <w:rsid w:val="0039770F"/>
    <w:rsid w:val="00397A53"/>
    <w:rsid w:val="003A06B0"/>
    <w:rsid w:val="003A10C6"/>
    <w:rsid w:val="003A13C0"/>
    <w:rsid w:val="003A14A0"/>
    <w:rsid w:val="003A1A6C"/>
    <w:rsid w:val="003A2518"/>
    <w:rsid w:val="003A2707"/>
    <w:rsid w:val="003A276B"/>
    <w:rsid w:val="003A2ABB"/>
    <w:rsid w:val="003A2E1C"/>
    <w:rsid w:val="003A2F31"/>
    <w:rsid w:val="003A301A"/>
    <w:rsid w:val="003A30A5"/>
    <w:rsid w:val="003A3848"/>
    <w:rsid w:val="003A3941"/>
    <w:rsid w:val="003A3CEF"/>
    <w:rsid w:val="003A3F8C"/>
    <w:rsid w:val="003A45D7"/>
    <w:rsid w:val="003A4857"/>
    <w:rsid w:val="003A4A55"/>
    <w:rsid w:val="003A4DED"/>
    <w:rsid w:val="003A52FC"/>
    <w:rsid w:val="003A539F"/>
    <w:rsid w:val="003A58D2"/>
    <w:rsid w:val="003A5F9B"/>
    <w:rsid w:val="003A613F"/>
    <w:rsid w:val="003A6264"/>
    <w:rsid w:val="003A6610"/>
    <w:rsid w:val="003A66E3"/>
    <w:rsid w:val="003A688F"/>
    <w:rsid w:val="003A69FA"/>
    <w:rsid w:val="003A6B5A"/>
    <w:rsid w:val="003A6E92"/>
    <w:rsid w:val="003A756A"/>
    <w:rsid w:val="003A782A"/>
    <w:rsid w:val="003A78DF"/>
    <w:rsid w:val="003A7D27"/>
    <w:rsid w:val="003A7F95"/>
    <w:rsid w:val="003B0019"/>
    <w:rsid w:val="003B0086"/>
    <w:rsid w:val="003B00B7"/>
    <w:rsid w:val="003B0325"/>
    <w:rsid w:val="003B0400"/>
    <w:rsid w:val="003B05E0"/>
    <w:rsid w:val="003B0BE0"/>
    <w:rsid w:val="003B12AD"/>
    <w:rsid w:val="003B12DF"/>
    <w:rsid w:val="003B1346"/>
    <w:rsid w:val="003B166B"/>
    <w:rsid w:val="003B18E0"/>
    <w:rsid w:val="003B1FA9"/>
    <w:rsid w:val="003B203C"/>
    <w:rsid w:val="003B22A5"/>
    <w:rsid w:val="003B288B"/>
    <w:rsid w:val="003B2A22"/>
    <w:rsid w:val="003B2E29"/>
    <w:rsid w:val="003B2FCA"/>
    <w:rsid w:val="003B3756"/>
    <w:rsid w:val="003B3770"/>
    <w:rsid w:val="003B3CE5"/>
    <w:rsid w:val="003B3FDF"/>
    <w:rsid w:val="003B41B9"/>
    <w:rsid w:val="003B4DD5"/>
    <w:rsid w:val="003B4F40"/>
    <w:rsid w:val="003B56A0"/>
    <w:rsid w:val="003B5AD9"/>
    <w:rsid w:val="003B5FE7"/>
    <w:rsid w:val="003B61C2"/>
    <w:rsid w:val="003B61D2"/>
    <w:rsid w:val="003B7116"/>
    <w:rsid w:val="003B722A"/>
    <w:rsid w:val="003B7664"/>
    <w:rsid w:val="003B79BC"/>
    <w:rsid w:val="003B79CE"/>
    <w:rsid w:val="003B79F9"/>
    <w:rsid w:val="003B7BD9"/>
    <w:rsid w:val="003B7F2C"/>
    <w:rsid w:val="003B7F8C"/>
    <w:rsid w:val="003B7FB0"/>
    <w:rsid w:val="003C01E4"/>
    <w:rsid w:val="003C037B"/>
    <w:rsid w:val="003C1157"/>
    <w:rsid w:val="003C134E"/>
    <w:rsid w:val="003C149A"/>
    <w:rsid w:val="003C195D"/>
    <w:rsid w:val="003C2474"/>
    <w:rsid w:val="003C24F7"/>
    <w:rsid w:val="003C29BB"/>
    <w:rsid w:val="003C2DDB"/>
    <w:rsid w:val="003C2E56"/>
    <w:rsid w:val="003C3272"/>
    <w:rsid w:val="003C3400"/>
    <w:rsid w:val="003C34F2"/>
    <w:rsid w:val="003C39A4"/>
    <w:rsid w:val="003C3DDB"/>
    <w:rsid w:val="003C3F71"/>
    <w:rsid w:val="003C3FD5"/>
    <w:rsid w:val="003C43EC"/>
    <w:rsid w:val="003C4B93"/>
    <w:rsid w:val="003C4BD6"/>
    <w:rsid w:val="003C4C77"/>
    <w:rsid w:val="003C4FFF"/>
    <w:rsid w:val="003C58A0"/>
    <w:rsid w:val="003C6235"/>
    <w:rsid w:val="003C67E8"/>
    <w:rsid w:val="003C6C1A"/>
    <w:rsid w:val="003C725D"/>
    <w:rsid w:val="003C756F"/>
    <w:rsid w:val="003C7581"/>
    <w:rsid w:val="003C7808"/>
    <w:rsid w:val="003C7D9F"/>
    <w:rsid w:val="003C7F4E"/>
    <w:rsid w:val="003D0491"/>
    <w:rsid w:val="003D04A5"/>
    <w:rsid w:val="003D0949"/>
    <w:rsid w:val="003D0A60"/>
    <w:rsid w:val="003D0D3F"/>
    <w:rsid w:val="003D0E27"/>
    <w:rsid w:val="003D0F8C"/>
    <w:rsid w:val="003D1696"/>
    <w:rsid w:val="003D1D5F"/>
    <w:rsid w:val="003D1E3B"/>
    <w:rsid w:val="003D1EEE"/>
    <w:rsid w:val="003D2169"/>
    <w:rsid w:val="003D2347"/>
    <w:rsid w:val="003D28F4"/>
    <w:rsid w:val="003D2ADA"/>
    <w:rsid w:val="003D3681"/>
    <w:rsid w:val="003D3742"/>
    <w:rsid w:val="003D38C5"/>
    <w:rsid w:val="003D3916"/>
    <w:rsid w:val="003D3A2E"/>
    <w:rsid w:val="003D3BFF"/>
    <w:rsid w:val="003D41AD"/>
    <w:rsid w:val="003D43B5"/>
    <w:rsid w:val="003D4845"/>
    <w:rsid w:val="003D4A70"/>
    <w:rsid w:val="003D4F5C"/>
    <w:rsid w:val="003D5178"/>
    <w:rsid w:val="003D5205"/>
    <w:rsid w:val="003D531A"/>
    <w:rsid w:val="003D553B"/>
    <w:rsid w:val="003D5D07"/>
    <w:rsid w:val="003D5D5D"/>
    <w:rsid w:val="003D5E7B"/>
    <w:rsid w:val="003D5ECD"/>
    <w:rsid w:val="003D61FB"/>
    <w:rsid w:val="003D6530"/>
    <w:rsid w:val="003D76BE"/>
    <w:rsid w:val="003D7A01"/>
    <w:rsid w:val="003D7D5F"/>
    <w:rsid w:val="003D7F3E"/>
    <w:rsid w:val="003D7FC5"/>
    <w:rsid w:val="003E003C"/>
    <w:rsid w:val="003E072F"/>
    <w:rsid w:val="003E0B0E"/>
    <w:rsid w:val="003E0D0C"/>
    <w:rsid w:val="003E0F2F"/>
    <w:rsid w:val="003E12E9"/>
    <w:rsid w:val="003E1645"/>
    <w:rsid w:val="003E168C"/>
    <w:rsid w:val="003E16DF"/>
    <w:rsid w:val="003E18E8"/>
    <w:rsid w:val="003E1921"/>
    <w:rsid w:val="003E196B"/>
    <w:rsid w:val="003E1B59"/>
    <w:rsid w:val="003E1B75"/>
    <w:rsid w:val="003E1D06"/>
    <w:rsid w:val="003E1D2B"/>
    <w:rsid w:val="003E2220"/>
    <w:rsid w:val="003E244D"/>
    <w:rsid w:val="003E24FF"/>
    <w:rsid w:val="003E25D0"/>
    <w:rsid w:val="003E2674"/>
    <w:rsid w:val="003E2F0F"/>
    <w:rsid w:val="003E300B"/>
    <w:rsid w:val="003E3462"/>
    <w:rsid w:val="003E38DA"/>
    <w:rsid w:val="003E38F2"/>
    <w:rsid w:val="003E3A40"/>
    <w:rsid w:val="003E3A90"/>
    <w:rsid w:val="003E3EEC"/>
    <w:rsid w:val="003E40DA"/>
    <w:rsid w:val="003E423D"/>
    <w:rsid w:val="003E459F"/>
    <w:rsid w:val="003E4C43"/>
    <w:rsid w:val="003E4DE9"/>
    <w:rsid w:val="003E4F55"/>
    <w:rsid w:val="003E53C1"/>
    <w:rsid w:val="003E5813"/>
    <w:rsid w:val="003E5ACA"/>
    <w:rsid w:val="003E5D1E"/>
    <w:rsid w:val="003E6074"/>
    <w:rsid w:val="003E6423"/>
    <w:rsid w:val="003E6633"/>
    <w:rsid w:val="003E6866"/>
    <w:rsid w:val="003E68DD"/>
    <w:rsid w:val="003E694F"/>
    <w:rsid w:val="003E69AC"/>
    <w:rsid w:val="003E6C31"/>
    <w:rsid w:val="003E6CDC"/>
    <w:rsid w:val="003E78C3"/>
    <w:rsid w:val="003E7AA9"/>
    <w:rsid w:val="003E7B16"/>
    <w:rsid w:val="003E7C5A"/>
    <w:rsid w:val="003F0114"/>
    <w:rsid w:val="003F0190"/>
    <w:rsid w:val="003F0576"/>
    <w:rsid w:val="003F12AE"/>
    <w:rsid w:val="003F1663"/>
    <w:rsid w:val="003F1769"/>
    <w:rsid w:val="003F1C5A"/>
    <w:rsid w:val="003F269F"/>
    <w:rsid w:val="003F278D"/>
    <w:rsid w:val="003F27ED"/>
    <w:rsid w:val="003F2AF6"/>
    <w:rsid w:val="003F2BF4"/>
    <w:rsid w:val="003F2D36"/>
    <w:rsid w:val="003F2D6D"/>
    <w:rsid w:val="003F2FB8"/>
    <w:rsid w:val="003F3287"/>
    <w:rsid w:val="003F3803"/>
    <w:rsid w:val="003F38BA"/>
    <w:rsid w:val="003F39D0"/>
    <w:rsid w:val="003F3A19"/>
    <w:rsid w:val="003F3DC0"/>
    <w:rsid w:val="003F44A0"/>
    <w:rsid w:val="003F4CE0"/>
    <w:rsid w:val="003F5537"/>
    <w:rsid w:val="003F56B5"/>
    <w:rsid w:val="003F5968"/>
    <w:rsid w:val="003F5A59"/>
    <w:rsid w:val="003F5B5F"/>
    <w:rsid w:val="003F6212"/>
    <w:rsid w:val="003F6767"/>
    <w:rsid w:val="003F68C6"/>
    <w:rsid w:val="003F6B6C"/>
    <w:rsid w:val="003F6B98"/>
    <w:rsid w:val="003F6BFC"/>
    <w:rsid w:val="003F6C35"/>
    <w:rsid w:val="003F6DDA"/>
    <w:rsid w:val="003F6E61"/>
    <w:rsid w:val="003F6EE8"/>
    <w:rsid w:val="003F7130"/>
    <w:rsid w:val="003F71B4"/>
    <w:rsid w:val="003F7354"/>
    <w:rsid w:val="003F765E"/>
    <w:rsid w:val="003F774B"/>
    <w:rsid w:val="003F77F9"/>
    <w:rsid w:val="003F7A17"/>
    <w:rsid w:val="003F7AAE"/>
    <w:rsid w:val="003F7B47"/>
    <w:rsid w:val="003F7C25"/>
    <w:rsid w:val="003F7EB6"/>
    <w:rsid w:val="003F7EEF"/>
    <w:rsid w:val="0040047A"/>
    <w:rsid w:val="004006C9"/>
    <w:rsid w:val="004008B8"/>
    <w:rsid w:val="00401B8F"/>
    <w:rsid w:val="004021E6"/>
    <w:rsid w:val="004024C0"/>
    <w:rsid w:val="0040293A"/>
    <w:rsid w:val="004029C5"/>
    <w:rsid w:val="00402AA1"/>
    <w:rsid w:val="004030ED"/>
    <w:rsid w:val="00403464"/>
    <w:rsid w:val="0040367B"/>
    <w:rsid w:val="00403870"/>
    <w:rsid w:val="00404691"/>
    <w:rsid w:val="0040470E"/>
    <w:rsid w:val="00404748"/>
    <w:rsid w:val="00404931"/>
    <w:rsid w:val="00404A9A"/>
    <w:rsid w:val="00404D76"/>
    <w:rsid w:val="00404FAE"/>
    <w:rsid w:val="004050B8"/>
    <w:rsid w:val="0040521B"/>
    <w:rsid w:val="00405814"/>
    <w:rsid w:val="00405A14"/>
    <w:rsid w:val="00405C23"/>
    <w:rsid w:val="004070A8"/>
    <w:rsid w:val="00407242"/>
    <w:rsid w:val="004073E9"/>
    <w:rsid w:val="004074E0"/>
    <w:rsid w:val="00407B71"/>
    <w:rsid w:val="00407C32"/>
    <w:rsid w:val="00407E17"/>
    <w:rsid w:val="00407E90"/>
    <w:rsid w:val="004100C0"/>
    <w:rsid w:val="004101A1"/>
    <w:rsid w:val="004101EF"/>
    <w:rsid w:val="0041020B"/>
    <w:rsid w:val="0041022E"/>
    <w:rsid w:val="00410775"/>
    <w:rsid w:val="0041098E"/>
    <w:rsid w:val="00410A55"/>
    <w:rsid w:val="00410DB3"/>
    <w:rsid w:val="004110DF"/>
    <w:rsid w:val="00411247"/>
    <w:rsid w:val="00411329"/>
    <w:rsid w:val="00411877"/>
    <w:rsid w:val="004118B1"/>
    <w:rsid w:val="00411DE8"/>
    <w:rsid w:val="0041206F"/>
    <w:rsid w:val="004120BC"/>
    <w:rsid w:val="00412926"/>
    <w:rsid w:val="00412ECE"/>
    <w:rsid w:val="0041325E"/>
    <w:rsid w:val="004135C2"/>
    <w:rsid w:val="004139FB"/>
    <w:rsid w:val="004141BE"/>
    <w:rsid w:val="004142F5"/>
    <w:rsid w:val="004143B2"/>
    <w:rsid w:val="00414B87"/>
    <w:rsid w:val="00414C53"/>
    <w:rsid w:val="00414D78"/>
    <w:rsid w:val="00414E57"/>
    <w:rsid w:val="00414E99"/>
    <w:rsid w:val="0041570E"/>
    <w:rsid w:val="00415761"/>
    <w:rsid w:val="00415BCE"/>
    <w:rsid w:val="004163A2"/>
    <w:rsid w:val="00416642"/>
    <w:rsid w:val="00416964"/>
    <w:rsid w:val="004169CC"/>
    <w:rsid w:val="00416CD5"/>
    <w:rsid w:val="0041701F"/>
    <w:rsid w:val="0041705A"/>
    <w:rsid w:val="00417203"/>
    <w:rsid w:val="00417A72"/>
    <w:rsid w:val="00417EA6"/>
    <w:rsid w:val="0042008B"/>
    <w:rsid w:val="0042013A"/>
    <w:rsid w:val="004203C2"/>
    <w:rsid w:val="00420B00"/>
    <w:rsid w:val="00420BB8"/>
    <w:rsid w:val="00420CB4"/>
    <w:rsid w:val="00420F76"/>
    <w:rsid w:val="00420FD2"/>
    <w:rsid w:val="004214B0"/>
    <w:rsid w:val="004217E4"/>
    <w:rsid w:val="00421CA8"/>
    <w:rsid w:val="00421D72"/>
    <w:rsid w:val="004222C3"/>
    <w:rsid w:val="00422878"/>
    <w:rsid w:val="00423076"/>
    <w:rsid w:val="00423BE0"/>
    <w:rsid w:val="00424249"/>
    <w:rsid w:val="004242B4"/>
    <w:rsid w:val="00424A0B"/>
    <w:rsid w:val="004252B5"/>
    <w:rsid w:val="00425853"/>
    <w:rsid w:val="00425CAB"/>
    <w:rsid w:val="00425E79"/>
    <w:rsid w:val="00425F3A"/>
    <w:rsid w:val="004263F3"/>
    <w:rsid w:val="004265FA"/>
    <w:rsid w:val="004269D0"/>
    <w:rsid w:val="00426ABA"/>
    <w:rsid w:val="00426AD9"/>
    <w:rsid w:val="00426AEC"/>
    <w:rsid w:val="00426B29"/>
    <w:rsid w:val="00427800"/>
    <w:rsid w:val="00427886"/>
    <w:rsid w:val="0042791C"/>
    <w:rsid w:val="00427B89"/>
    <w:rsid w:val="00427E89"/>
    <w:rsid w:val="004302FA"/>
    <w:rsid w:val="00430A96"/>
    <w:rsid w:val="00430CF8"/>
    <w:rsid w:val="00430FD2"/>
    <w:rsid w:val="00431112"/>
    <w:rsid w:val="004311E7"/>
    <w:rsid w:val="004311FD"/>
    <w:rsid w:val="00431289"/>
    <w:rsid w:val="00431302"/>
    <w:rsid w:val="00431A70"/>
    <w:rsid w:val="00431AB8"/>
    <w:rsid w:val="00431B47"/>
    <w:rsid w:val="00431CFB"/>
    <w:rsid w:val="00431E8E"/>
    <w:rsid w:val="00431FD0"/>
    <w:rsid w:val="00432029"/>
    <w:rsid w:val="00432CBB"/>
    <w:rsid w:val="00432FE2"/>
    <w:rsid w:val="00433080"/>
    <w:rsid w:val="004330B9"/>
    <w:rsid w:val="00433112"/>
    <w:rsid w:val="004333EB"/>
    <w:rsid w:val="00433FEA"/>
    <w:rsid w:val="004345C0"/>
    <w:rsid w:val="004346DB"/>
    <w:rsid w:val="00434A4E"/>
    <w:rsid w:val="0043528A"/>
    <w:rsid w:val="00435440"/>
    <w:rsid w:val="00435A21"/>
    <w:rsid w:val="00435F25"/>
    <w:rsid w:val="0043631E"/>
    <w:rsid w:val="00436758"/>
    <w:rsid w:val="00436AD3"/>
    <w:rsid w:val="00436D0F"/>
    <w:rsid w:val="00436FB7"/>
    <w:rsid w:val="00436FFD"/>
    <w:rsid w:val="00437068"/>
    <w:rsid w:val="004370EF"/>
    <w:rsid w:val="00437285"/>
    <w:rsid w:val="0043734B"/>
    <w:rsid w:val="004374EE"/>
    <w:rsid w:val="0044003A"/>
    <w:rsid w:val="00440349"/>
    <w:rsid w:val="0044038E"/>
    <w:rsid w:val="004409C8"/>
    <w:rsid w:val="00440EF2"/>
    <w:rsid w:val="00440F92"/>
    <w:rsid w:val="0044118F"/>
    <w:rsid w:val="004414B8"/>
    <w:rsid w:val="0044153E"/>
    <w:rsid w:val="00441D20"/>
    <w:rsid w:val="00441DC1"/>
    <w:rsid w:val="00441DCC"/>
    <w:rsid w:val="00441F67"/>
    <w:rsid w:val="0044337D"/>
    <w:rsid w:val="004435DE"/>
    <w:rsid w:val="00443B66"/>
    <w:rsid w:val="00443F7B"/>
    <w:rsid w:val="00444A16"/>
    <w:rsid w:val="00445265"/>
    <w:rsid w:val="00445893"/>
    <w:rsid w:val="00446141"/>
    <w:rsid w:val="004467F8"/>
    <w:rsid w:val="004470E9"/>
    <w:rsid w:val="00447149"/>
    <w:rsid w:val="004475BE"/>
    <w:rsid w:val="00447698"/>
    <w:rsid w:val="00447716"/>
    <w:rsid w:val="00447862"/>
    <w:rsid w:val="00447A58"/>
    <w:rsid w:val="004500A2"/>
    <w:rsid w:val="004502FE"/>
    <w:rsid w:val="004504A8"/>
    <w:rsid w:val="0045056E"/>
    <w:rsid w:val="00450794"/>
    <w:rsid w:val="004508A4"/>
    <w:rsid w:val="00450B7E"/>
    <w:rsid w:val="00450C19"/>
    <w:rsid w:val="00450C46"/>
    <w:rsid w:val="00450DF6"/>
    <w:rsid w:val="00450FB6"/>
    <w:rsid w:val="00451143"/>
    <w:rsid w:val="0045164A"/>
    <w:rsid w:val="0045197C"/>
    <w:rsid w:val="00451BA3"/>
    <w:rsid w:val="00451D98"/>
    <w:rsid w:val="004528E6"/>
    <w:rsid w:val="00452A94"/>
    <w:rsid w:val="0045305F"/>
    <w:rsid w:val="00453344"/>
    <w:rsid w:val="00453434"/>
    <w:rsid w:val="00453D1B"/>
    <w:rsid w:val="00453E2C"/>
    <w:rsid w:val="00454C24"/>
    <w:rsid w:val="004550BB"/>
    <w:rsid w:val="00455108"/>
    <w:rsid w:val="004553A8"/>
    <w:rsid w:val="00455492"/>
    <w:rsid w:val="00455495"/>
    <w:rsid w:val="0045585A"/>
    <w:rsid w:val="004559FC"/>
    <w:rsid w:val="00455E55"/>
    <w:rsid w:val="00455F25"/>
    <w:rsid w:val="00455FDC"/>
    <w:rsid w:val="00455FFC"/>
    <w:rsid w:val="0045668D"/>
    <w:rsid w:val="0045689C"/>
    <w:rsid w:val="00456F44"/>
    <w:rsid w:val="0045732F"/>
    <w:rsid w:val="00457466"/>
    <w:rsid w:val="00457A6E"/>
    <w:rsid w:val="00457CD9"/>
    <w:rsid w:val="00457DC4"/>
    <w:rsid w:val="00457DFF"/>
    <w:rsid w:val="00457E30"/>
    <w:rsid w:val="004600F7"/>
    <w:rsid w:val="0046047D"/>
    <w:rsid w:val="00460552"/>
    <w:rsid w:val="004607DD"/>
    <w:rsid w:val="00460834"/>
    <w:rsid w:val="00460AA3"/>
    <w:rsid w:val="00460BF1"/>
    <w:rsid w:val="00460E92"/>
    <w:rsid w:val="004610CE"/>
    <w:rsid w:val="00461407"/>
    <w:rsid w:val="004614F9"/>
    <w:rsid w:val="0046173D"/>
    <w:rsid w:val="004619BF"/>
    <w:rsid w:val="00461D60"/>
    <w:rsid w:val="00461F97"/>
    <w:rsid w:val="00462380"/>
    <w:rsid w:val="004625E8"/>
    <w:rsid w:val="004629CF"/>
    <w:rsid w:val="00463139"/>
    <w:rsid w:val="004638F8"/>
    <w:rsid w:val="004639C8"/>
    <w:rsid w:val="00463EBA"/>
    <w:rsid w:val="00464117"/>
    <w:rsid w:val="00464310"/>
    <w:rsid w:val="00464447"/>
    <w:rsid w:val="004645B5"/>
    <w:rsid w:val="00464A10"/>
    <w:rsid w:val="00464AE2"/>
    <w:rsid w:val="00464D1B"/>
    <w:rsid w:val="0046560A"/>
    <w:rsid w:val="0046573C"/>
    <w:rsid w:val="00465820"/>
    <w:rsid w:val="00465888"/>
    <w:rsid w:val="00465953"/>
    <w:rsid w:val="00465954"/>
    <w:rsid w:val="00465EAA"/>
    <w:rsid w:val="0046639C"/>
    <w:rsid w:val="004663EE"/>
    <w:rsid w:val="0046679D"/>
    <w:rsid w:val="0046681C"/>
    <w:rsid w:val="00466B61"/>
    <w:rsid w:val="00466E3F"/>
    <w:rsid w:val="00466EDE"/>
    <w:rsid w:val="00466F64"/>
    <w:rsid w:val="00466F8D"/>
    <w:rsid w:val="004676BD"/>
    <w:rsid w:val="00467C41"/>
    <w:rsid w:val="00467F3D"/>
    <w:rsid w:val="004703F0"/>
    <w:rsid w:val="00470E4D"/>
    <w:rsid w:val="00470EA9"/>
    <w:rsid w:val="0047110A"/>
    <w:rsid w:val="004712BE"/>
    <w:rsid w:val="0047136D"/>
    <w:rsid w:val="00471C45"/>
    <w:rsid w:val="00471DDF"/>
    <w:rsid w:val="004726EC"/>
    <w:rsid w:val="0047291A"/>
    <w:rsid w:val="004729B1"/>
    <w:rsid w:val="00472A6F"/>
    <w:rsid w:val="00472AD3"/>
    <w:rsid w:val="00472B6C"/>
    <w:rsid w:val="00472DB8"/>
    <w:rsid w:val="00473085"/>
    <w:rsid w:val="004730DB"/>
    <w:rsid w:val="004733DE"/>
    <w:rsid w:val="0047343B"/>
    <w:rsid w:val="00473454"/>
    <w:rsid w:val="004736C2"/>
    <w:rsid w:val="00473AA8"/>
    <w:rsid w:val="0047431E"/>
    <w:rsid w:val="004744CE"/>
    <w:rsid w:val="00474583"/>
    <w:rsid w:val="0047461A"/>
    <w:rsid w:val="00474962"/>
    <w:rsid w:val="00474A21"/>
    <w:rsid w:val="00474C3C"/>
    <w:rsid w:val="004757CE"/>
    <w:rsid w:val="0047593C"/>
    <w:rsid w:val="00475B73"/>
    <w:rsid w:val="00475BAE"/>
    <w:rsid w:val="00475CA9"/>
    <w:rsid w:val="00475E1A"/>
    <w:rsid w:val="00475EA2"/>
    <w:rsid w:val="00476099"/>
    <w:rsid w:val="0047617F"/>
    <w:rsid w:val="004763B2"/>
    <w:rsid w:val="00476641"/>
    <w:rsid w:val="00476948"/>
    <w:rsid w:val="004771FF"/>
    <w:rsid w:val="004778C5"/>
    <w:rsid w:val="00477A92"/>
    <w:rsid w:val="00477AE1"/>
    <w:rsid w:val="00477D68"/>
    <w:rsid w:val="004800F6"/>
    <w:rsid w:val="00480851"/>
    <w:rsid w:val="00480BDD"/>
    <w:rsid w:val="00480F42"/>
    <w:rsid w:val="0048143F"/>
    <w:rsid w:val="004817FF"/>
    <w:rsid w:val="004818A3"/>
    <w:rsid w:val="004819F4"/>
    <w:rsid w:val="00482539"/>
    <w:rsid w:val="00482C05"/>
    <w:rsid w:val="00482CA8"/>
    <w:rsid w:val="00482D5D"/>
    <w:rsid w:val="00482E2C"/>
    <w:rsid w:val="00483268"/>
    <w:rsid w:val="00483377"/>
    <w:rsid w:val="00483690"/>
    <w:rsid w:val="0048374E"/>
    <w:rsid w:val="00483763"/>
    <w:rsid w:val="004838EF"/>
    <w:rsid w:val="00483A0E"/>
    <w:rsid w:val="00483C7A"/>
    <w:rsid w:val="00483DAD"/>
    <w:rsid w:val="00484074"/>
    <w:rsid w:val="004840EC"/>
    <w:rsid w:val="004841D4"/>
    <w:rsid w:val="0048453B"/>
    <w:rsid w:val="0048477D"/>
    <w:rsid w:val="00484933"/>
    <w:rsid w:val="00484BD1"/>
    <w:rsid w:val="00484D4F"/>
    <w:rsid w:val="00485077"/>
    <w:rsid w:val="00485287"/>
    <w:rsid w:val="004857A1"/>
    <w:rsid w:val="004858D2"/>
    <w:rsid w:val="00485C9E"/>
    <w:rsid w:val="00485F23"/>
    <w:rsid w:val="0048622C"/>
    <w:rsid w:val="004862A8"/>
    <w:rsid w:val="004862C0"/>
    <w:rsid w:val="00486512"/>
    <w:rsid w:val="00486B19"/>
    <w:rsid w:val="00486CCD"/>
    <w:rsid w:val="00487225"/>
    <w:rsid w:val="004873A6"/>
    <w:rsid w:val="00487762"/>
    <w:rsid w:val="00487808"/>
    <w:rsid w:val="0048785B"/>
    <w:rsid w:val="00487A2F"/>
    <w:rsid w:val="00487C98"/>
    <w:rsid w:val="00487EDD"/>
    <w:rsid w:val="004900F2"/>
    <w:rsid w:val="0049026E"/>
    <w:rsid w:val="00490893"/>
    <w:rsid w:val="004909C7"/>
    <w:rsid w:val="00490BF9"/>
    <w:rsid w:val="00490DC7"/>
    <w:rsid w:val="00490F6D"/>
    <w:rsid w:val="00491265"/>
    <w:rsid w:val="00491430"/>
    <w:rsid w:val="00491929"/>
    <w:rsid w:val="00491C67"/>
    <w:rsid w:val="00491E0A"/>
    <w:rsid w:val="00492112"/>
    <w:rsid w:val="00492266"/>
    <w:rsid w:val="00492279"/>
    <w:rsid w:val="004924B7"/>
    <w:rsid w:val="004926AC"/>
    <w:rsid w:val="004926D4"/>
    <w:rsid w:val="0049270A"/>
    <w:rsid w:val="004927DA"/>
    <w:rsid w:val="00492A14"/>
    <w:rsid w:val="00492A4D"/>
    <w:rsid w:val="0049331C"/>
    <w:rsid w:val="00493406"/>
    <w:rsid w:val="004934D8"/>
    <w:rsid w:val="00493823"/>
    <w:rsid w:val="00494001"/>
    <w:rsid w:val="004942D6"/>
    <w:rsid w:val="00494CDF"/>
    <w:rsid w:val="00494F42"/>
    <w:rsid w:val="0049551F"/>
    <w:rsid w:val="0049560A"/>
    <w:rsid w:val="00495CE2"/>
    <w:rsid w:val="00497032"/>
    <w:rsid w:val="00497172"/>
    <w:rsid w:val="0049736D"/>
    <w:rsid w:val="00497D71"/>
    <w:rsid w:val="004A0351"/>
    <w:rsid w:val="004A03B0"/>
    <w:rsid w:val="004A0948"/>
    <w:rsid w:val="004A0D62"/>
    <w:rsid w:val="004A0FC3"/>
    <w:rsid w:val="004A0FD7"/>
    <w:rsid w:val="004A12B8"/>
    <w:rsid w:val="004A1DD7"/>
    <w:rsid w:val="004A1EC8"/>
    <w:rsid w:val="004A24FC"/>
    <w:rsid w:val="004A2952"/>
    <w:rsid w:val="004A2A68"/>
    <w:rsid w:val="004A2C7E"/>
    <w:rsid w:val="004A2E61"/>
    <w:rsid w:val="004A2FB2"/>
    <w:rsid w:val="004A33DF"/>
    <w:rsid w:val="004A36C1"/>
    <w:rsid w:val="004A38DC"/>
    <w:rsid w:val="004A3DA5"/>
    <w:rsid w:val="004A3E6E"/>
    <w:rsid w:val="004A42FA"/>
    <w:rsid w:val="004A4549"/>
    <w:rsid w:val="004A4567"/>
    <w:rsid w:val="004A4E0A"/>
    <w:rsid w:val="004A5273"/>
    <w:rsid w:val="004A5CF2"/>
    <w:rsid w:val="004A62CB"/>
    <w:rsid w:val="004A6650"/>
    <w:rsid w:val="004A6D09"/>
    <w:rsid w:val="004A6FC1"/>
    <w:rsid w:val="004A717C"/>
    <w:rsid w:val="004A74B4"/>
    <w:rsid w:val="004A7FA6"/>
    <w:rsid w:val="004B07F7"/>
    <w:rsid w:val="004B0824"/>
    <w:rsid w:val="004B0A03"/>
    <w:rsid w:val="004B0A6E"/>
    <w:rsid w:val="004B0B42"/>
    <w:rsid w:val="004B1378"/>
    <w:rsid w:val="004B13E7"/>
    <w:rsid w:val="004B155D"/>
    <w:rsid w:val="004B15B1"/>
    <w:rsid w:val="004B1DBA"/>
    <w:rsid w:val="004B1E16"/>
    <w:rsid w:val="004B2140"/>
    <w:rsid w:val="004B2161"/>
    <w:rsid w:val="004B2284"/>
    <w:rsid w:val="004B2804"/>
    <w:rsid w:val="004B2E62"/>
    <w:rsid w:val="004B2F96"/>
    <w:rsid w:val="004B315A"/>
    <w:rsid w:val="004B3961"/>
    <w:rsid w:val="004B3E76"/>
    <w:rsid w:val="004B4212"/>
    <w:rsid w:val="004B4576"/>
    <w:rsid w:val="004B4775"/>
    <w:rsid w:val="004B4778"/>
    <w:rsid w:val="004B4785"/>
    <w:rsid w:val="004B49AD"/>
    <w:rsid w:val="004B49F4"/>
    <w:rsid w:val="004B5096"/>
    <w:rsid w:val="004B51E9"/>
    <w:rsid w:val="004B51F2"/>
    <w:rsid w:val="004B569D"/>
    <w:rsid w:val="004B5963"/>
    <w:rsid w:val="004B5B53"/>
    <w:rsid w:val="004B5EBE"/>
    <w:rsid w:val="004B5F94"/>
    <w:rsid w:val="004B637F"/>
    <w:rsid w:val="004B646A"/>
    <w:rsid w:val="004B65A6"/>
    <w:rsid w:val="004B6633"/>
    <w:rsid w:val="004B66DE"/>
    <w:rsid w:val="004B6B27"/>
    <w:rsid w:val="004B71D1"/>
    <w:rsid w:val="004B75FB"/>
    <w:rsid w:val="004C0433"/>
    <w:rsid w:val="004C0CDF"/>
    <w:rsid w:val="004C0FA7"/>
    <w:rsid w:val="004C125C"/>
    <w:rsid w:val="004C1395"/>
    <w:rsid w:val="004C160B"/>
    <w:rsid w:val="004C1E19"/>
    <w:rsid w:val="004C1FAA"/>
    <w:rsid w:val="004C20FB"/>
    <w:rsid w:val="004C27C4"/>
    <w:rsid w:val="004C2A98"/>
    <w:rsid w:val="004C316A"/>
    <w:rsid w:val="004C3170"/>
    <w:rsid w:val="004C33EF"/>
    <w:rsid w:val="004C34E4"/>
    <w:rsid w:val="004C3503"/>
    <w:rsid w:val="004C3697"/>
    <w:rsid w:val="004C3953"/>
    <w:rsid w:val="004C3DA6"/>
    <w:rsid w:val="004C41C2"/>
    <w:rsid w:val="004C4201"/>
    <w:rsid w:val="004C4854"/>
    <w:rsid w:val="004C4B56"/>
    <w:rsid w:val="004C4FEA"/>
    <w:rsid w:val="004C50BE"/>
    <w:rsid w:val="004C55F0"/>
    <w:rsid w:val="004C5857"/>
    <w:rsid w:val="004C5D37"/>
    <w:rsid w:val="004C62ED"/>
    <w:rsid w:val="004C62EF"/>
    <w:rsid w:val="004C6A8E"/>
    <w:rsid w:val="004C6BD6"/>
    <w:rsid w:val="004C6DA5"/>
    <w:rsid w:val="004C7304"/>
    <w:rsid w:val="004C76E8"/>
    <w:rsid w:val="004D0357"/>
    <w:rsid w:val="004D044A"/>
    <w:rsid w:val="004D0832"/>
    <w:rsid w:val="004D08D7"/>
    <w:rsid w:val="004D0A0F"/>
    <w:rsid w:val="004D0FAD"/>
    <w:rsid w:val="004D1419"/>
    <w:rsid w:val="004D15EF"/>
    <w:rsid w:val="004D1862"/>
    <w:rsid w:val="004D1F40"/>
    <w:rsid w:val="004D21F0"/>
    <w:rsid w:val="004D25CD"/>
    <w:rsid w:val="004D28A0"/>
    <w:rsid w:val="004D2980"/>
    <w:rsid w:val="004D2A5A"/>
    <w:rsid w:val="004D2F5A"/>
    <w:rsid w:val="004D2F83"/>
    <w:rsid w:val="004D2F8E"/>
    <w:rsid w:val="004D312A"/>
    <w:rsid w:val="004D3632"/>
    <w:rsid w:val="004D3C85"/>
    <w:rsid w:val="004D40E2"/>
    <w:rsid w:val="004D42FF"/>
    <w:rsid w:val="004D44A4"/>
    <w:rsid w:val="004D477F"/>
    <w:rsid w:val="004D493B"/>
    <w:rsid w:val="004D50D2"/>
    <w:rsid w:val="004D52B8"/>
    <w:rsid w:val="004D53BC"/>
    <w:rsid w:val="004D54AC"/>
    <w:rsid w:val="004D55A1"/>
    <w:rsid w:val="004D57D1"/>
    <w:rsid w:val="004D58EF"/>
    <w:rsid w:val="004D58F6"/>
    <w:rsid w:val="004D59F9"/>
    <w:rsid w:val="004D5A67"/>
    <w:rsid w:val="004D5D12"/>
    <w:rsid w:val="004D5E95"/>
    <w:rsid w:val="004D63B5"/>
    <w:rsid w:val="004D65AB"/>
    <w:rsid w:val="004D6659"/>
    <w:rsid w:val="004D6770"/>
    <w:rsid w:val="004D681D"/>
    <w:rsid w:val="004D7336"/>
    <w:rsid w:val="004D7CDE"/>
    <w:rsid w:val="004E0167"/>
    <w:rsid w:val="004E0AD2"/>
    <w:rsid w:val="004E107A"/>
    <w:rsid w:val="004E1E40"/>
    <w:rsid w:val="004E1F25"/>
    <w:rsid w:val="004E272C"/>
    <w:rsid w:val="004E28B3"/>
    <w:rsid w:val="004E2930"/>
    <w:rsid w:val="004E2951"/>
    <w:rsid w:val="004E3078"/>
    <w:rsid w:val="004E3085"/>
    <w:rsid w:val="004E3090"/>
    <w:rsid w:val="004E38AC"/>
    <w:rsid w:val="004E38EA"/>
    <w:rsid w:val="004E3B85"/>
    <w:rsid w:val="004E3F9E"/>
    <w:rsid w:val="004E4357"/>
    <w:rsid w:val="004E43E2"/>
    <w:rsid w:val="004E4691"/>
    <w:rsid w:val="004E485A"/>
    <w:rsid w:val="004E4B30"/>
    <w:rsid w:val="004E4FED"/>
    <w:rsid w:val="004E501C"/>
    <w:rsid w:val="004E5408"/>
    <w:rsid w:val="004E55E3"/>
    <w:rsid w:val="004E5705"/>
    <w:rsid w:val="004E572B"/>
    <w:rsid w:val="004E576E"/>
    <w:rsid w:val="004E58F9"/>
    <w:rsid w:val="004E59E6"/>
    <w:rsid w:val="004E5A0E"/>
    <w:rsid w:val="004E5EA4"/>
    <w:rsid w:val="004E5EFA"/>
    <w:rsid w:val="004E5F01"/>
    <w:rsid w:val="004E63BD"/>
    <w:rsid w:val="004E655C"/>
    <w:rsid w:val="004E6659"/>
    <w:rsid w:val="004E6695"/>
    <w:rsid w:val="004E6934"/>
    <w:rsid w:val="004E6BB3"/>
    <w:rsid w:val="004E7183"/>
    <w:rsid w:val="004E71B3"/>
    <w:rsid w:val="004E7308"/>
    <w:rsid w:val="004E7333"/>
    <w:rsid w:val="004E73FF"/>
    <w:rsid w:val="004F02A1"/>
    <w:rsid w:val="004F0D66"/>
    <w:rsid w:val="004F14A4"/>
    <w:rsid w:val="004F1549"/>
    <w:rsid w:val="004F1980"/>
    <w:rsid w:val="004F199D"/>
    <w:rsid w:val="004F1F2B"/>
    <w:rsid w:val="004F22DD"/>
    <w:rsid w:val="004F23C8"/>
    <w:rsid w:val="004F25A6"/>
    <w:rsid w:val="004F28D7"/>
    <w:rsid w:val="004F2983"/>
    <w:rsid w:val="004F3B3B"/>
    <w:rsid w:val="004F3C98"/>
    <w:rsid w:val="004F43F3"/>
    <w:rsid w:val="004F4ABF"/>
    <w:rsid w:val="004F4B96"/>
    <w:rsid w:val="004F4C13"/>
    <w:rsid w:val="004F5558"/>
    <w:rsid w:val="004F5766"/>
    <w:rsid w:val="004F59B0"/>
    <w:rsid w:val="004F5A69"/>
    <w:rsid w:val="004F5B80"/>
    <w:rsid w:val="004F6101"/>
    <w:rsid w:val="004F61EB"/>
    <w:rsid w:val="004F626B"/>
    <w:rsid w:val="004F6DB5"/>
    <w:rsid w:val="004F79C9"/>
    <w:rsid w:val="004F79EF"/>
    <w:rsid w:val="00500251"/>
    <w:rsid w:val="0050028C"/>
    <w:rsid w:val="00500787"/>
    <w:rsid w:val="005007CF"/>
    <w:rsid w:val="00500A4A"/>
    <w:rsid w:val="00500A9B"/>
    <w:rsid w:val="00500BDD"/>
    <w:rsid w:val="00501160"/>
    <w:rsid w:val="00501D69"/>
    <w:rsid w:val="00501FF6"/>
    <w:rsid w:val="005025D0"/>
    <w:rsid w:val="00502752"/>
    <w:rsid w:val="005027A5"/>
    <w:rsid w:val="00502A0E"/>
    <w:rsid w:val="00502A46"/>
    <w:rsid w:val="005031CB"/>
    <w:rsid w:val="00503404"/>
    <w:rsid w:val="0050397F"/>
    <w:rsid w:val="00504853"/>
    <w:rsid w:val="00504C9B"/>
    <w:rsid w:val="005053F1"/>
    <w:rsid w:val="00505496"/>
    <w:rsid w:val="00505542"/>
    <w:rsid w:val="00506217"/>
    <w:rsid w:val="0050693D"/>
    <w:rsid w:val="00506A83"/>
    <w:rsid w:val="00506CCA"/>
    <w:rsid w:val="00506F13"/>
    <w:rsid w:val="00506F28"/>
    <w:rsid w:val="0050704D"/>
    <w:rsid w:val="00507175"/>
    <w:rsid w:val="005077D1"/>
    <w:rsid w:val="00507A7F"/>
    <w:rsid w:val="00507D4A"/>
    <w:rsid w:val="005103E5"/>
    <w:rsid w:val="0051049B"/>
    <w:rsid w:val="00510A0C"/>
    <w:rsid w:val="00510C2D"/>
    <w:rsid w:val="00510DDC"/>
    <w:rsid w:val="0051118F"/>
    <w:rsid w:val="0051129A"/>
    <w:rsid w:val="005112E8"/>
    <w:rsid w:val="00511519"/>
    <w:rsid w:val="005116A3"/>
    <w:rsid w:val="00511B66"/>
    <w:rsid w:val="00511D3A"/>
    <w:rsid w:val="00511E41"/>
    <w:rsid w:val="0051201B"/>
    <w:rsid w:val="00512129"/>
    <w:rsid w:val="005121F4"/>
    <w:rsid w:val="00512417"/>
    <w:rsid w:val="00512A3D"/>
    <w:rsid w:val="00512F2A"/>
    <w:rsid w:val="0051357C"/>
    <w:rsid w:val="00513635"/>
    <w:rsid w:val="005136E4"/>
    <w:rsid w:val="00513A97"/>
    <w:rsid w:val="00513ACB"/>
    <w:rsid w:val="00513E7A"/>
    <w:rsid w:val="00514A65"/>
    <w:rsid w:val="00514B96"/>
    <w:rsid w:val="00514FC1"/>
    <w:rsid w:val="0051532C"/>
    <w:rsid w:val="00515362"/>
    <w:rsid w:val="00515A62"/>
    <w:rsid w:val="00515D00"/>
    <w:rsid w:val="00515F9D"/>
    <w:rsid w:val="0051619B"/>
    <w:rsid w:val="00516266"/>
    <w:rsid w:val="00516468"/>
    <w:rsid w:val="0051685A"/>
    <w:rsid w:val="00516863"/>
    <w:rsid w:val="00516D6C"/>
    <w:rsid w:val="0051789A"/>
    <w:rsid w:val="00520066"/>
    <w:rsid w:val="00520076"/>
    <w:rsid w:val="005201F3"/>
    <w:rsid w:val="005203E6"/>
    <w:rsid w:val="005204C9"/>
    <w:rsid w:val="005206C5"/>
    <w:rsid w:val="00520A72"/>
    <w:rsid w:val="00520E0B"/>
    <w:rsid w:val="00521A5B"/>
    <w:rsid w:val="00521AF4"/>
    <w:rsid w:val="00521B4E"/>
    <w:rsid w:val="005224FA"/>
    <w:rsid w:val="0052260A"/>
    <w:rsid w:val="005227F1"/>
    <w:rsid w:val="00522E2E"/>
    <w:rsid w:val="0052367F"/>
    <w:rsid w:val="00523D01"/>
    <w:rsid w:val="0052400B"/>
    <w:rsid w:val="00524511"/>
    <w:rsid w:val="005245F4"/>
    <w:rsid w:val="005247FC"/>
    <w:rsid w:val="00524C0A"/>
    <w:rsid w:val="00524C28"/>
    <w:rsid w:val="00524EB5"/>
    <w:rsid w:val="0052538E"/>
    <w:rsid w:val="00525AF9"/>
    <w:rsid w:val="00525C66"/>
    <w:rsid w:val="00525DFB"/>
    <w:rsid w:val="00525FB0"/>
    <w:rsid w:val="0052604C"/>
    <w:rsid w:val="00526605"/>
    <w:rsid w:val="00526D35"/>
    <w:rsid w:val="00526E79"/>
    <w:rsid w:val="00526FD8"/>
    <w:rsid w:val="005272EC"/>
    <w:rsid w:val="005273FE"/>
    <w:rsid w:val="00527CE9"/>
    <w:rsid w:val="00527E58"/>
    <w:rsid w:val="00527F06"/>
    <w:rsid w:val="0053023B"/>
    <w:rsid w:val="0053050D"/>
    <w:rsid w:val="005306AB"/>
    <w:rsid w:val="00530839"/>
    <w:rsid w:val="005308A6"/>
    <w:rsid w:val="005308F4"/>
    <w:rsid w:val="00530C48"/>
    <w:rsid w:val="00531069"/>
    <w:rsid w:val="00531184"/>
    <w:rsid w:val="0053164C"/>
    <w:rsid w:val="005321FB"/>
    <w:rsid w:val="0053228D"/>
    <w:rsid w:val="0053230B"/>
    <w:rsid w:val="0053245C"/>
    <w:rsid w:val="0053256A"/>
    <w:rsid w:val="005326FD"/>
    <w:rsid w:val="00532B84"/>
    <w:rsid w:val="00533205"/>
    <w:rsid w:val="00533670"/>
    <w:rsid w:val="00533C76"/>
    <w:rsid w:val="005340CA"/>
    <w:rsid w:val="0053424B"/>
    <w:rsid w:val="005342EE"/>
    <w:rsid w:val="005343F4"/>
    <w:rsid w:val="00534585"/>
    <w:rsid w:val="00534995"/>
    <w:rsid w:val="00534DD2"/>
    <w:rsid w:val="00534E03"/>
    <w:rsid w:val="00534E15"/>
    <w:rsid w:val="00534F18"/>
    <w:rsid w:val="00534F80"/>
    <w:rsid w:val="00535008"/>
    <w:rsid w:val="005351B9"/>
    <w:rsid w:val="0053521C"/>
    <w:rsid w:val="00535312"/>
    <w:rsid w:val="0053548A"/>
    <w:rsid w:val="00535919"/>
    <w:rsid w:val="005359F8"/>
    <w:rsid w:val="00535B55"/>
    <w:rsid w:val="00535E91"/>
    <w:rsid w:val="005365A7"/>
    <w:rsid w:val="005367DF"/>
    <w:rsid w:val="00536931"/>
    <w:rsid w:val="00536A29"/>
    <w:rsid w:val="00537191"/>
    <w:rsid w:val="00537215"/>
    <w:rsid w:val="00537502"/>
    <w:rsid w:val="005379A0"/>
    <w:rsid w:val="0054031A"/>
    <w:rsid w:val="00540356"/>
    <w:rsid w:val="0054064C"/>
    <w:rsid w:val="00540EA3"/>
    <w:rsid w:val="005410ED"/>
    <w:rsid w:val="00541407"/>
    <w:rsid w:val="00541CA6"/>
    <w:rsid w:val="00541EDA"/>
    <w:rsid w:val="00541F50"/>
    <w:rsid w:val="0054200F"/>
    <w:rsid w:val="005420CE"/>
    <w:rsid w:val="0054251D"/>
    <w:rsid w:val="0054288B"/>
    <w:rsid w:val="005429AD"/>
    <w:rsid w:val="00542B0A"/>
    <w:rsid w:val="005432B9"/>
    <w:rsid w:val="005434E2"/>
    <w:rsid w:val="00543616"/>
    <w:rsid w:val="00543637"/>
    <w:rsid w:val="0054394B"/>
    <w:rsid w:val="00543B41"/>
    <w:rsid w:val="0054403B"/>
    <w:rsid w:val="00544125"/>
    <w:rsid w:val="00544361"/>
    <w:rsid w:val="005445D6"/>
    <w:rsid w:val="0054485A"/>
    <w:rsid w:val="00544878"/>
    <w:rsid w:val="00544B43"/>
    <w:rsid w:val="00544C24"/>
    <w:rsid w:val="00544CE8"/>
    <w:rsid w:val="00544D61"/>
    <w:rsid w:val="00544DA5"/>
    <w:rsid w:val="00544E54"/>
    <w:rsid w:val="00545546"/>
    <w:rsid w:val="00545C50"/>
    <w:rsid w:val="00545DED"/>
    <w:rsid w:val="005469F7"/>
    <w:rsid w:val="0054719F"/>
    <w:rsid w:val="005472BE"/>
    <w:rsid w:val="005476DD"/>
    <w:rsid w:val="005478E5"/>
    <w:rsid w:val="00547CDC"/>
    <w:rsid w:val="00547F34"/>
    <w:rsid w:val="005500E4"/>
    <w:rsid w:val="005505CA"/>
    <w:rsid w:val="005506F0"/>
    <w:rsid w:val="0055070A"/>
    <w:rsid w:val="005509EC"/>
    <w:rsid w:val="00550C6F"/>
    <w:rsid w:val="00550EA8"/>
    <w:rsid w:val="00550FD9"/>
    <w:rsid w:val="0055127F"/>
    <w:rsid w:val="00551560"/>
    <w:rsid w:val="0055184F"/>
    <w:rsid w:val="00551CF0"/>
    <w:rsid w:val="00551F52"/>
    <w:rsid w:val="00551F53"/>
    <w:rsid w:val="0055232C"/>
    <w:rsid w:val="005523E0"/>
    <w:rsid w:val="005526AA"/>
    <w:rsid w:val="00552B9D"/>
    <w:rsid w:val="00552D37"/>
    <w:rsid w:val="005537FC"/>
    <w:rsid w:val="005539D2"/>
    <w:rsid w:val="00553D30"/>
    <w:rsid w:val="00553E32"/>
    <w:rsid w:val="005543BA"/>
    <w:rsid w:val="005543D2"/>
    <w:rsid w:val="00554D58"/>
    <w:rsid w:val="005550E3"/>
    <w:rsid w:val="005565E5"/>
    <w:rsid w:val="0055676D"/>
    <w:rsid w:val="00556AE9"/>
    <w:rsid w:val="00556B52"/>
    <w:rsid w:val="00556BFF"/>
    <w:rsid w:val="00556E30"/>
    <w:rsid w:val="005570FA"/>
    <w:rsid w:val="00557B70"/>
    <w:rsid w:val="00557BCD"/>
    <w:rsid w:val="00557DE4"/>
    <w:rsid w:val="0056004B"/>
    <w:rsid w:val="00560244"/>
    <w:rsid w:val="00560861"/>
    <w:rsid w:val="00560C00"/>
    <w:rsid w:val="00560DA4"/>
    <w:rsid w:val="005610B2"/>
    <w:rsid w:val="005616E3"/>
    <w:rsid w:val="0056174C"/>
    <w:rsid w:val="005619C5"/>
    <w:rsid w:val="005619CC"/>
    <w:rsid w:val="00561C9D"/>
    <w:rsid w:val="00561CC4"/>
    <w:rsid w:val="00561D6D"/>
    <w:rsid w:val="00562161"/>
    <w:rsid w:val="00562604"/>
    <w:rsid w:val="00562696"/>
    <w:rsid w:val="00562906"/>
    <w:rsid w:val="00562ACF"/>
    <w:rsid w:val="00562FF0"/>
    <w:rsid w:val="0056309C"/>
    <w:rsid w:val="00563265"/>
    <w:rsid w:val="00563327"/>
    <w:rsid w:val="00563A36"/>
    <w:rsid w:val="00563A7C"/>
    <w:rsid w:val="00563BB5"/>
    <w:rsid w:val="00563DB8"/>
    <w:rsid w:val="0056404F"/>
    <w:rsid w:val="005647A4"/>
    <w:rsid w:val="00564B29"/>
    <w:rsid w:val="00564F28"/>
    <w:rsid w:val="00565739"/>
    <w:rsid w:val="00565A26"/>
    <w:rsid w:val="00565A36"/>
    <w:rsid w:val="00565C5C"/>
    <w:rsid w:val="00565FE8"/>
    <w:rsid w:val="005660C0"/>
    <w:rsid w:val="005663BA"/>
    <w:rsid w:val="0056642E"/>
    <w:rsid w:val="00566610"/>
    <w:rsid w:val="005666D7"/>
    <w:rsid w:val="0056678B"/>
    <w:rsid w:val="005667CF"/>
    <w:rsid w:val="00566C1E"/>
    <w:rsid w:val="00566D44"/>
    <w:rsid w:val="00566DC2"/>
    <w:rsid w:val="0056724B"/>
    <w:rsid w:val="005674E1"/>
    <w:rsid w:val="00567EDC"/>
    <w:rsid w:val="0057020F"/>
    <w:rsid w:val="005704E6"/>
    <w:rsid w:val="0057055D"/>
    <w:rsid w:val="00570827"/>
    <w:rsid w:val="00570AB9"/>
    <w:rsid w:val="00570C78"/>
    <w:rsid w:val="00570CA7"/>
    <w:rsid w:val="00570D8B"/>
    <w:rsid w:val="00570F82"/>
    <w:rsid w:val="0057101E"/>
    <w:rsid w:val="00571138"/>
    <w:rsid w:val="00571278"/>
    <w:rsid w:val="00571665"/>
    <w:rsid w:val="00572031"/>
    <w:rsid w:val="00572095"/>
    <w:rsid w:val="00572876"/>
    <w:rsid w:val="00572BBF"/>
    <w:rsid w:val="00573158"/>
    <w:rsid w:val="00573673"/>
    <w:rsid w:val="00573BCC"/>
    <w:rsid w:val="00573F9A"/>
    <w:rsid w:val="005742D8"/>
    <w:rsid w:val="005743E7"/>
    <w:rsid w:val="00574832"/>
    <w:rsid w:val="00574AF9"/>
    <w:rsid w:val="00574E07"/>
    <w:rsid w:val="00574E09"/>
    <w:rsid w:val="00575210"/>
    <w:rsid w:val="00575DA6"/>
    <w:rsid w:val="00575E4C"/>
    <w:rsid w:val="00575F8B"/>
    <w:rsid w:val="00576244"/>
    <w:rsid w:val="005765DD"/>
    <w:rsid w:val="00576638"/>
    <w:rsid w:val="005767AF"/>
    <w:rsid w:val="0057683E"/>
    <w:rsid w:val="00576CC0"/>
    <w:rsid w:val="00576CF1"/>
    <w:rsid w:val="00577394"/>
    <w:rsid w:val="0057748C"/>
    <w:rsid w:val="005777F7"/>
    <w:rsid w:val="00577945"/>
    <w:rsid w:val="00577A08"/>
    <w:rsid w:val="00577A3A"/>
    <w:rsid w:val="00577A86"/>
    <w:rsid w:val="00577B31"/>
    <w:rsid w:val="00577DE4"/>
    <w:rsid w:val="0058029E"/>
    <w:rsid w:val="00580862"/>
    <w:rsid w:val="005808A1"/>
    <w:rsid w:val="005808AA"/>
    <w:rsid w:val="005809A6"/>
    <w:rsid w:val="00580C89"/>
    <w:rsid w:val="00581485"/>
    <w:rsid w:val="005814E8"/>
    <w:rsid w:val="00581F6C"/>
    <w:rsid w:val="00582310"/>
    <w:rsid w:val="005827FC"/>
    <w:rsid w:val="0058286C"/>
    <w:rsid w:val="00583717"/>
    <w:rsid w:val="005839FA"/>
    <w:rsid w:val="00583D1E"/>
    <w:rsid w:val="00583E33"/>
    <w:rsid w:val="0058404B"/>
    <w:rsid w:val="00584173"/>
    <w:rsid w:val="005843C7"/>
    <w:rsid w:val="005843F6"/>
    <w:rsid w:val="005844AF"/>
    <w:rsid w:val="005845E0"/>
    <w:rsid w:val="00584A5C"/>
    <w:rsid w:val="00584D26"/>
    <w:rsid w:val="00584D67"/>
    <w:rsid w:val="005852ED"/>
    <w:rsid w:val="00585404"/>
    <w:rsid w:val="005854D6"/>
    <w:rsid w:val="00585B17"/>
    <w:rsid w:val="00585CCD"/>
    <w:rsid w:val="00586244"/>
    <w:rsid w:val="00586468"/>
    <w:rsid w:val="00586700"/>
    <w:rsid w:val="0058682C"/>
    <w:rsid w:val="00586936"/>
    <w:rsid w:val="00586F5C"/>
    <w:rsid w:val="00587672"/>
    <w:rsid w:val="00587921"/>
    <w:rsid w:val="00587A9B"/>
    <w:rsid w:val="00587F2D"/>
    <w:rsid w:val="005902AC"/>
    <w:rsid w:val="00590A64"/>
    <w:rsid w:val="00590E7A"/>
    <w:rsid w:val="00591337"/>
    <w:rsid w:val="00591385"/>
    <w:rsid w:val="00591722"/>
    <w:rsid w:val="00591A12"/>
    <w:rsid w:val="00591C3A"/>
    <w:rsid w:val="00591F5E"/>
    <w:rsid w:val="00591FDE"/>
    <w:rsid w:val="00592384"/>
    <w:rsid w:val="005924C2"/>
    <w:rsid w:val="00592C20"/>
    <w:rsid w:val="00592C47"/>
    <w:rsid w:val="00592DE9"/>
    <w:rsid w:val="00592FD3"/>
    <w:rsid w:val="00593273"/>
    <w:rsid w:val="00593A27"/>
    <w:rsid w:val="00593B79"/>
    <w:rsid w:val="00593BAA"/>
    <w:rsid w:val="00593E41"/>
    <w:rsid w:val="005942CA"/>
    <w:rsid w:val="00594521"/>
    <w:rsid w:val="00594839"/>
    <w:rsid w:val="00594D61"/>
    <w:rsid w:val="00594E9E"/>
    <w:rsid w:val="0059552C"/>
    <w:rsid w:val="005955BA"/>
    <w:rsid w:val="00595959"/>
    <w:rsid w:val="00595DC1"/>
    <w:rsid w:val="00596397"/>
    <w:rsid w:val="0059680D"/>
    <w:rsid w:val="00596BE4"/>
    <w:rsid w:val="00596C05"/>
    <w:rsid w:val="00597002"/>
    <w:rsid w:val="005970BD"/>
    <w:rsid w:val="00597467"/>
    <w:rsid w:val="00597979"/>
    <w:rsid w:val="00597DF7"/>
    <w:rsid w:val="00597E37"/>
    <w:rsid w:val="00597F03"/>
    <w:rsid w:val="005A017A"/>
    <w:rsid w:val="005A01BA"/>
    <w:rsid w:val="005A02B2"/>
    <w:rsid w:val="005A069B"/>
    <w:rsid w:val="005A0827"/>
    <w:rsid w:val="005A08A5"/>
    <w:rsid w:val="005A09E0"/>
    <w:rsid w:val="005A1234"/>
    <w:rsid w:val="005A17EF"/>
    <w:rsid w:val="005A1EED"/>
    <w:rsid w:val="005A1FEC"/>
    <w:rsid w:val="005A21A2"/>
    <w:rsid w:val="005A2B4C"/>
    <w:rsid w:val="005A2C38"/>
    <w:rsid w:val="005A3281"/>
    <w:rsid w:val="005A343A"/>
    <w:rsid w:val="005A3846"/>
    <w:rsid w:val="005A3BA9"/>
    <w:rsid w:val="005A3D41"/>
    <w:rsid w:val="005A3F50"/>
    <w:rsid w:val="005A3FDC"/>
    <w:rsid w:val="005A44A6"/>
    <w:rsid w:val="005A4894"/>
    <w:rsid w:val="005A5336"/>
    <w:rsid w:val="005A5572"/>
    <w:rsid w:val="005A5D50"/>
    <w:rsid w:val="005A6114"/>
    <w:rsid w:val="005A64C8"/>
    <w:rsid w:val="005A67D3"/>
    <w:rsid w:val="005A6926"/>
    <w:rsid w:val="005A6FC4"/>
    <w:rsid w:val="005A70A6"/>
    <w:rsid w:val="005A718D"/>
    <w:rsid w:val="005A7216"/>
    <w:rsid w:val="005A76F8"/>
    <w:rsid w:val="005A7761"/>
    <w:rsid w:val="005B010B"/>
    <w:rsid w:val="005B0283"/>
    <w:rsid w:val="005B03B1"/>
    <w:rsid w:val="005B0F79"/>
    <w:rsid w:val="005B1484"/>
    <w:rsid w:val="005B15D4"/>
    <w:rsid w:val="005B17D8"/>
    <w:rsid w:val="005B1A96"/>
    <w:rsid w:val="005B1E0D"/>
    <w:rsid w:val="005B20B1"/>
    <w:rsid w:val="005B237D"/>
    <w:rsid w:val="005B26A9"/>
    <w:rsid w:val="005B2B80"/>
    <w:rsid w:val="005B35BE"/>
    <w:rsid w:val="005B37F8"/>
    <w:rsid w:val="005B38CE"/>
    <w:rsid w:val="005B3918"/>
    <w:rsid w:val="005B40C3"/>
    <w:rsid w:val="005B41B2"/>
    <w:rsid w:val="005B462C"/>
    <w:rsid w:val="005B4815"/>
    <w:rsid w:val="005B4A36"/>
    <w:rsid w:val="005B4E3E"/>
    <w:rsid w:val="005B4E43"/>
    <w:rsid w:val="005B5169"/>
    <w:rsid w:val="005B5537"/>
    <w:rsid w:val="005B5D1A"/>
    <w:rsid w:val="005B6097"/>
    <w:rsid w:val="005B629B"/>
    <w:rsid w:val="005B63B4"/>
    <w:rsid w:val="005B6609"/>
    <w:rsid w:val="005B68EC"/>
    <w:rsid w:val="005B6A08"/>
    <w:rsid w:val="005B6A46"/>
    <w:rsid w:val="005B7129"/>
    <w:rsid w:val="005B733F"/>
    <w:rsid w:val="005B7B95"/>
    <w:rsid w:val="005C0130"/>
    <w:rsid w:val="005C121B"/>
    <w:rsid w:val="005C134F"/>
    <w:rsid w:val="005C154A"/>
    <w:rsid w:val="005C1654"/>
    <w:rsid w:val="005C1669"/>
    <w:rsid w:val="005C1746"/>
    <w:rsid w:val="005C178B"/>
    <w:rsid w:val="005C1ED6"/>
    <w:rsid w:val="005C2222"/>
    <w:rsid w:val="005C278F"/>
    <w:rsid w:val="005C301C"/>
    <w:rsid w:val="005C32E6"/>
    <w:rsid w:val="005C33AA"/>
    <w:rsid w:val="005C3619"/>
    <w:rsid w:val="005C3815"/>
    <w:rsid w:val="005C3C0F"/>
    <w:rsid w:val="005C3C4A"/>
    <w:rsid w:val="005C458C"/>
    <w:rsid w:val="005C4620"/>
    <w:rsid w:val="005C46EC"/>
    <w:rsid w:val="005C4E9C"/>
    <w:rsid w:val="005C5256"/>
    <w:rsid w:val="005C5382"/>
    <w:rsid w:val="005C53ED"/>
    <w:rsid w:val="005C5889"/>
    <w:rsid w:val="005C5CE2"/>
    <w:rsid w:val="005C6168"/>
    <w:rsid w:val="005C6560"/>
    <w:rsid w:val="005C68FC"/>
    <w:rsid w:val="005C6956"/>
    <w:rsid w:val="005C6EAE"/>
    <w:rsid w:val="005C6EE3"/>
    <w:rsid w:val="005C7291"/>
    <w:rsid w:val="005C73B2"/>
    <w:rsid w:val="005C780A"/>
    <w:rsid w:val="005C793D"/>
    <w:rsid w:val="005C7B09"/>
    <w:rsid w:val="005C7D50"/>
    <w:rsid w:val="005D0269"/>
    <w:rsid w:val="005D0529"/>
    <w:rsid w:val="005D056F"/>
    <w:rsid w:val="005D09EA"/>
    <w:rsid w:val="005D0AA7"/>
    <w:rsid w:val="005D0F3F"/>
    <w:rsid w:val="005D0FF2"/>
    <w:rsid w:val="005D1284"/>
    <w:rsid w:val="005D1624"/>
    <w:rsid w:val="005D1EF9"/>
    <w:rsid w:val="005D1FA4"/>
    <w:rsid w:val="005D2073"/>
    <w:rsid w:val="005D20C2"/>
    <w:rsid w:val="005D29D0"/>
    <w:rsid w:val="005D2BDB"/>
    <w:rsid w:val="005D30EA"/>
    <w:rsid w:val="005D32DE"/>
    <w:rsid w:val="005D36C4"/>
    <w:rsid w:val="005D37F3"/>
    <w:rsid w:val="005D37FC"/>
    <w:rsid w:val="005D3B9E"/>
    <w:rsid w:val="005D3BEA"/>
    <w:rsid w:val="005D3C5C"/>
    <w:rsid w:val="005D3DCD"/>
    <w:rsid w:val="005D3EAA"/>
    <w:rsid w:val="005D422E"/>
    <w:rsid w:val="005D42AB"/>
    <w:rsid w:val="005D44CD"/>
    <w:rsid w:val="005D46E3"/>
    <w:rsid w:val="005D4920"/>
    <w:rsid w:val="005D4DA4"/>
    <w:rsid w:val="005D5E4D"/>
    <w:rsid w:val="005D6061"/>
    <w:rsid w:val="005D64EF"/>
    <w:rsid w:val="005D65E7"/>
    <w:rsid w:val="005D6707"/>
    <w:rsid w:val="005D67EF"/>
    <w:rsid w:val="005D6875"/>
    <w:rsid w:val="005D6AE4"/>
    <w:rsid w:val="005D6C09"/>
    <w:rsid w:val="005D6C46"/>
    <w:rsid w:val="005D75EB"/>
    <w:rsid w:val="005D785B"/>
    <w:rsid w:val="005D79A3"/>
    <w:rsid w:val="005E033B"/>
    <w:rsid w:val="005E0352"/>
    <w:rsid w:val="005E03FA"/>
    <w:rsid w:val="005E061B"/>
    <w:rsid w:val="005E0B9B"/>
    <w:rsid w:val="005E0F77"/>
    <w:rsid w:val="005E13C5"/>
    <w:rsid w:val="005E14F1"/>
    <w:rsid w:val="005E181C"/>
    <w:rsid w:val="005E1C72"/>
    <w:rsid w:val="005E1CF8"/>
    <w:rsid w:val="005E1FE1"/>
    <w:rsid w:val="005E2229"/>
    <w:rsid w:val="005E2826"/>
    <w:rsid w:val="005E2B88"/>
    <w:rsid w:val="005E2D03"/>
    <w:rsid w:val="005E3406"/>
    <w:rsid w:val="005E34A5"/>
    <w:rsid w:val="005E35F5"/>
    <w:rsid w:val="005E387A"/>
    <w:rsid w:val="005E3997"/>
    <w:rsid w:val="005E4065"/>
    <w:rsid w:val="005E577C"/>
    <w:rsid w:val="005E5B11"/>
    <w:rsid w:val="005E5DFF"/>
    <w:rsid w:val="005E5FB2"/>
    <w:rsid w:val="005E5FF1"/>
    <w:rsid w:val="005E6068"/>
    <w:rsid w:val="005E644C"/>
    <w:rsid w:val="005E668D"/>
    <w:rsid w:val="005E69EA"/>
    <w:rsid w:val="005E76D0"/>
    <w:rsid w:val="005E77D1"/>
    <w:rsid w:val="005E79D2"/>
    <w:rsid w:val="005F036C"/>
    <w:rsid w:val="005F0D3A"/>
    <w:rsid w:val="005F170E"/>
    <w:rsid w:val="005F1861"/>
    <w:rsid w:val="005F1A40"/>
    <w:rsid w:val="005F22AB"/>
    <w:rsid w:val="005F23C7"/>
    <w:rsid w:val="005F263F"/>
    <w:rsid w:val="005F29F9"/>
    <w:rsid w:val="005F318A"/>
    <w:rsid w:val="005F32AB"/>
    <w:rsid w:val="005F3638"/>
    <w:rsid w:val="005F374D"/>
    <w:rsid w:val="005F386F"/>
    <w:rsid w:val="005F3E9F"/>
    <w:rsid w:val="005F4035"/>
    <w:rsid w:val="005F4040"/>
    <w:rsid w:val="005F4559"/>
    <w:rsid w:val="005F4694"/>
    <w:rsid w:val="005F4832"/>
    <w:rsid w:val="005F5155"/>
    <w:rsid w:val="005F52B0"/>
    <w:rsid w:val="005F54F2"/>
    <w:rsid w:val="005F55C1"/>
    <w:rsid w:val="005F5C13"/>
    <w:rsid w:val="005F5C9F"/>
    <w:rsid w:val="005F6263"/>
    <w:rsid w:val="005F6321"/>
    <w:rsid w:val="005F64E8"/>
    <w:rsid w:val="005F6997"/>
    <w:rsid w:val="005F6ABF"/>
    <w:rsid w:val="005F6B2B"/>
    <w:rsid w:val="005F7250"/>
    <w:rsid w:val="005F7366"/>
    <w:rsid w:val="005F79C4"/>
    <w:rsid w:val="005F79E0"/>
    <w:rsid w:val="006004D2"/>
    <w:rsid w:val="00600543"/>
    <w:rsid w:val="006005F4"/>
    <w:rsid w:val="00600672"/>
    <w:rsid w:val="00600AEC"/>
    <w:rsid w:val="00600C66"/>
    <w:rsid w:val="00600E76"/>
    <w:rsid w:val="0060102A"/>
    <w:rsid w:val="0060107D"/>
    <w:rsid w:val="006010C7"/>
    <w:rsid w:val="006014A8"/>
    <w:rsid w:val="00601931"/>
    <w:rsid w:val="00601B90"/>
    <w:rsid w:val="00601C87"/>
    <w:rsid w:val="0060267F"/>
    <w:rsid w:val="006028B6"/>
    <w:rsid w:val="0060298D"/>
    <w:rsid w:val="0060321C"/>
    <w:rsid w:val="006038EE"/>
    <w:rsid w:val="006039FE"/>
    <w:rsid w:val="00603B63"/>
    <w:rsid w:val="00603E89"/>
    <w:rsid w:val="006047EF"/>
    <w:rsid w:val="0060480D"/>
    <w:rsid w:val="006049B5"/>
    <w:rsid w:val="00605366"/>
    <w:rsid w:val="006056C2"/>
    <w:rsid w:val="006058FA"/>
    <w:rsid w:val="006059CC"/>
    <w:rsid w:val="00605D42"/>
    <w:rsid w:val="00605ECA"/>
    <w:rsid w:val="00606317"/>
    <w:rsid w:val="006063E6"/>
    <w:rsid w:val="0060693A"/>
    <w:rsid w:val="00606B71"/>
    <w:rsid w:val="00606E63"/>
    <w:rsid w:val="006071CE"/>
    <w:rsid w:val="006073B4"/>
    <w:rsid w:val="00607780"/>
    <w:rsid w:val="006079DC"/>
    <w:rsid w:val="00607A80"/>
    <w:rsid w:val="00607F61"/>
    <w:rsid w:val="006104F8"/>
    <w:rsid w:val="006119C4"/>
    <w:rsid w:val="00611CF7"/>
    <w:rsid w:val="00612351"/>
    <w:rsid w:val="006124F1"/>
    <w:rsid w:val="00612A01"/>
    <w:rsid w:val="006133F2"/>
    <w:rsid w:val="006137A7"/>
    <w:rsid w:val="0061395E"/>
    <w:rsid w:val="00613968"/>
    <w:rsid w:val="00613ACE"/>
    <w:rsid w:val="00613BEB"/>
    <w:rsid w:val="00613FBB"/>
    <w:rsid w:val="0061573B"/>
    <w:rsid w:val="00615F65"/>
    <w:rsid w:val="00616120"/>
    <w:rsid w:val="00616194"/>
    <w:rsid w:val="006165CD"/>
    <w:rsid w:val="00616899"/>
    <w:rsid w:val="0061697B"/>
    <w:rsid w:val="00616ACD"/>
    <w:rsid w:val="00616BAF"/>
    <w:rsid w:val="00616D17"/>
    <w:rsid w:val="00616D6D"/>
    <w:rsid w:val="0061728D"/>
    <w:rsid w:val="006176B1"/>
    <w:rsid w:val="00617780"/>
    <w:rsid w:val="0061781E"/>
    <w:rsid w:val="00617C60"/>
    <w:rsid w:val="00617EFB"/>
    <w:rsid w:val="0062025F"/>
    <w:rsid w:val="006202CD"/>
    <w:rsid w:val="00620341"/>
    <w:rsid w:val="0062036E"/>
    <w:rsid w:val="00620959"/>
    <w:rsid w:val="00620C77"/>
    <w:rsid w:val="00621041"/>
    <w:rsid w:val="00621518"/>
    <w:rsid w:val="006215B3"/>
    <w:rsid w:val="006215E6"/>
    <w:rsid w:val="006216C8"/>
    <w:rsid w:val="00621912"/>
    <w:rsid w:val="00621971"/>
    <w:rsid w:val="00621B8C"/>
    <w:rsid w:val="00621EA2"/>
    <w:rsid w:val="006220CB"/>
    <w:rsid w:val="006221D4"/>
    <w:rsid w:val="006221FE"/>
    <w:rsid w:val="00622214"/>
    <w:rsid w:val="00622267"/>
    <w:rsid w:val="00622334"/>
    <w:rsid w:val="006223BE"/>
    <w:rsid w:val="0062257D"/>
    <w:rsid w:val="0062258D"/>
    <w:rsid w:val="00622B81"/>
    <w:rsid w:val="00622C7E"/>
    <w:rsid w:val="00622F03"/>
    <w:rsid w:val="00623A93"/>
    <w:rsid w:val="00623AB5"/>
    <w:rsid w:val="00623B2D"/>
    <w:rsid w:val="00623D77"/>
    <w:rsid w:val="00623F2A"/>
    <w:rsid w:val="006240DC"/>
    <w:rsid w:val="0062418D"/>
    <w:rsid w:val="006245EA"/>
    <w:rsid w:val="0062484B"/>
    <w:rsid w:val="00624A60"/>
    <w:rsid w:val="00624E06"/>
    <w:rsid w:val="006250D7"/>
    <w:rsid w:val="00625206"/>
    <w:rsid w:val="00625690"/>
    <w:rsid w:val="0062578B"/>
    <w:rsid w:val="00625A70"/>
    <w:rsid w:val="006260FE"/>
    <w:rsid w:val="0062614E"/>
    <w:rsid w:val="00626497"/>
    <w:rsid w:val="00626784"/>
    <w:rsid w:val="00626BDC"/>
    <w:rsid w:val="00626C25"/>
    <w:rsid w:val="006277F3"/>
    <w:rsid w:val="00627A82"/>
    <w:rsid w:val="00627D87"/>
    <w:rsid w:val="006300F5"/>
    <w:rsid w:val="0063017B"/>
    <w:rsid w:val="00630355"/>
    <w:rsid w:val="00630584"/>
    <w:rsid w:val="006307B6"/>
    <w:rsid w:val="00630F90"/>
    <w:rsid w:val="00631CAE"/>
    <w:rsid w:val="00631E08"/>
    <w:rsid w:val="006321E8"/>
    <w:rsid w:val="00632516"/>
    <w:rsid w:val="00632B13"/>
    <w:rsid w:val="00632C6B"/>
    <w:rsid w:val="006332C1"/>
    <w:rsid w:val="006333B1"/>
    <w:rsid w:val="006338CB"/>
    <w:rsid w:val="00633A21"/>
    <w:rsid w:val="00633BCB"/>
    <w:rsid w:val="00633D16"/>
    <w:rsid w:val="00633DC6"/>
    <w:rsid w:val="00634082"/>
    <w:rsid w:val="0063420F"/>
    <w:rsid w:val="006344FF"/>
    <w:rsid w:val="006345F8"/>
    <w:rsid w:val="0063490F"/>
    <w:rsid w:val="00634FE6"/>
    <w:rsid w:val="006350BB"/>
    <w:rsid w:val="00635548"/>
    <w:rsid w:val="006355BB"/>
    <w:rsid w:val="006355F5"/>
    <w:rsid w:val="00635670"/>
    <w:rsid w:val="00635742"/>
    <w:rsid w:val="0063584E"/>
    <w:rsid w:val="00635BBE"/>
    <w:rsid w:val="00635C0F"/>
    <w:rsid w:val="00635D46"/>
    <w:rsid w:val="0063603F"/>
    <w:rsid w:val="0063610E"/>
    <w:rsid w:val="0063648C"/>
    <w:rsid w:val="006365CB"/>
    <w:rsid w:val="00636663"/>
    <w:rsid w:val="006369EC"/>
    <w:rsid w:val="00636A9B"/>
    <w:rsid w:val="00636CF9"/>
    <w:rsid w:val="00636D51"/>
    <w:rsid w:val="00636DE6"/>
    <w:rsid w:val="00636E5E"/>
    <w:rsid w:val="0063706D"/>
    <w:rsid w:val="00637088"/>
    <w:rsid w:val="00637124"/>
    <w:rsid w:val="00637270"/>
    <w:rsid w:val="00637357"/>
    <w:rsid w:val="0063744A"/>
    <w:rsid w:val="00637700"/>
    <w:rsid w:val="00637824"/>
    <w:rsid w:val="00637952"/>
    <w:rsid w:val="00640B8B"/>
    <w:rsid w:val="00640CD5"/>
    <w:rsid w:val="00641050"/>
    <w:rsid w:val="006411D1"/>
    <w:rsid w:val="006419C2"/>
    <w:rsid w:val="00642079"/>
    <w:rsid w:val="0064252B"/>
    <w:rsid w:val="006425E9"/>
    <w:rsid w:val="00642889"/>
    <w:rsid w:val="00642971"/>
    <w:rsid w:val="00642A05"/>
    <w:rsid w:val="00642FF2"/>
    <w:rsid w:val="006433A9"/>
    <w:rsid w:val="00643484"/>
    <w:rsid w:val="00643532"/>
    <w:rsid w:val="00643759"/>
    <w:rsid w:val="006438E8"/>
    <w:rsid w:val="00643924"/>
    <w:rsid w:val="00643991"/>
    <w:rsid w:val="00643ED0"/>
    <w:rsid w:val="00643F02"/>
    <w:rsid w:val="00644569"/>
    <w:rsid w:val="0064486B"/>
    <w:rsid w:val="006452B9"/>
    <w:rsid w:val="0064539C"/>
    <w:rsid w:val="00645623"/>
    <w:rsid w:val="0064570F"/>
    <w:rsid w:val="0064573C"/>
    <w:rsid w:val="00645799"/>
    <w:rsid w:val="00645DCE"/>
    <w:rsid w:val="00645E0A"/>
    <w:rsid w:val="00645F8F"/>
    <w:rsid w:val="00645FAB"/>
    <w:rsid w:val="00645FFA"/>
    <w:rsid w:val="00646187"/>
    <w:rsid w:val="00646A3F"/>
    <w:rsid w:val="00646CD2"/>
    <w:rsid w:val="0064700B"/>
    <w:rsid w:val="006471B1"/>
    <w:rsid w:val="0064731C"/>
    <w:rsid w:val="00647C54"/>
    <w:rsid w:val="00647EF7"/>
    <w:rsid w:val="006502A6"/>
    <w:rsid w:val="00650362"/>
    <w:rsid w:val="00650467"/>
    <w:rsid w:val="00650514"/>
    <w:rsid w:val="006509EA"/>
    <w:rsid w:val="00650F58"/>
    <w:rsid w:val="006513DF"/>
    <w:rsid w:val="00651513"/>
    <w:rsid w:val="00651514"/>
    <w:rsid w:val="00651A7B"/>
    <w:rsid w:val="00651DF0"/>
    <w:rsid w:val="0065256C"/>
    <w:rsid w:val="00652B89"/>
    <w:rsid w:val="00652F9A"/>
    <w:rsid w:val="0065319A"/>
    <w:rsid w:val="006532EC"/>
    <w:rsid w:val="0065370D"/>
    <w:rsid w:val="00653AD7"/>
    <w:rsid w:val="00653DF2"/>
    <w:rsid w:val="00653F2A"/>
    <w:rsid w:val="006540F8"/>
    <w:rsid w:val="00654204"/>
    <w:rsid w:val="006544E7"/>
    <w:rsid w:val="006544EB"/>
    <w:rsid w:val="00654C37"/>
    <w:rsid w:val="00654DAE"/>
    <w:rsid w:val="006553A7"/>
    <w:rsid w:val="006556F4"/>
    <w:rsid w:val="006556FC"/>
    <w:rsid w:val="00655785"/>
    <w:rsid w:val="00655892"/>
    <w:rsid w:val="00655BA2"/>
    <w:rsid w:val="006560CC"/>
    <w:rsid w:val="006561F0"/>
    <w:rsid w:val="0065627D"/>
    <w:rsid w:val="006568B9"/>
    <w:rsid w:val="00656E89"/>
    <w:rsid w:val="00657650"/>
    <w:rsid w:val="0065771A"/>
    <w:rsid w:val="00657721"/>
    <w:rsid w:val="0065777D"/>
    <w:rsid w:val="00657B62"/>
    <w:rsid w:val="00657B9C"/>
    <w:rsid w:val="00657F46"/>
    <w:rsid w:val="006601BD"/>
    <w:rsid w:val="0066025C"/>
    <w:rsid w:val="006602B9"/>
    <w:rsid w:val="006607F4"/>
    <w:rsid w:val="00660AE5"/>
    <w:rsid w:val="00660EF1"/>
    <w:rsid w:val="0066184C"/>
    <w:rsid w:val="00661942"/>
    <w:rsid w:val="0066194A"/>
    <w:rsid w:val="00661A37"/>
    <w:rsid w:val="00661D09"/>
    <w:rsid w:val="00661E54"/>
    <w:rsid w:val="0066212E"/>
    <w:rsid w:val="00662329"/>
    <w:rsid w:val="006628E7"/>
    <w:rsid w:val="00662D40"/>
    <w:rsid w:val="00662E90"/>
    <w:rsid w:val="00663088"/>
    <w:rsid w:val="0066323B"/>
    <w:rsid w:val="0066341B"/>
    <w:rsid w:val="0066358E"/>
    <w:rsid w:val="0066388B"/>
    <w:rsid w:val="00663D46"/>
    <w:rsid w:val="00664473"/>
    <w:rsid w:val="00664557"/>
    <w:rsid w:val="00664725"/>
    <w:rsid w:val="006649C3"/>
    <w:rsid w:val="00664A9B"/>
    <w:rsid w:val="00664AEE"/>
    <w:rsid w:val="00664E2E"/>
    <w:rsid w:val="006650A4"/>
    <w:rsid w:val="0066547B"/>
    <w:rsid w:val="00665A9D"/>
    <w:rsid w:val="00665ABE"/>
    <w:rsid w:val="00665C43"/>
    <w:rsid w:val="00666B82"/>
    <w:rsid w:val="00666C98"/>
    <w:rsid w:val="00666E93"/>
    <w:rsid w:val="0066709C"/>
    <w:rsid w:val="006671BF"/>
    <w:rsid w:val="0066734D"/>
    <w:rsid w:val="006677A2"/>
    <w:rsid w:val="00667883"/>
    <w:rsid w:val="00667950"/>
    <w:rsid w:val="00667C8A"/>
    <w:rsid w:val="0067010F"/>
    <w:rsid w:val="006702D6"/>
    <w:rsid w:val="0067032B"/>
    <w:rsid w:val="0067089B"/>
    <w:rsid w:val="00670BF4"/>
    <w:rsid w:val="00670C73"/>
    <w:rsid w:val="00670CEC"/>
    <w:rsid w:val="00670E36"/>
    <w:rsid w:val="0067119A"/>
    <w:rsid w:val="006711E1"/>
    <w:rsid w:val="006712C2"/>
    <w:rsid w:val="0067150F"/>
    <w:rsid w:val="00671D6A"/>
    <w:rsid w:val="00671F9C"/>
    <w:rsid w:val="00672107"/>
    <w:rsid w:val="006722E8"/>
    <w:rsid w:val="0067251E"/>
    <w:rsid w:val="006725B0"/>
    <w:rsid w:val="00672E6E"/>
    <w:rsid w:val="00672EA4"/>
    <w:rsid w:val="006735CE"/>
    <w:rsid w:val="006736AF"/>
    <w:rsid w:val="00673707"/>
    <w:rsid w:val="00673984"/>
    <w:rsid w:val="00674009"/>
    <w:rsid w:val="0067423D"/>
    <w:rsid w:val="00674767"/>
    <w:rsid w:val="00674982"/>
    <w:rsid w:val="00674B9C"/>
    <w:rsid w:val="006754D8"/>
    <w:rsid w:val="006758F2"/>
    <w:rsid w:val="0067598D"/>
    <w:rsid w:val="00675BED"/>
    <w:rsid w:val="00676365"/>
    <w:rsid w:val="00676472"/>
    <w:rsid w:val="006765ED"/>
    <w:rsid w:val="0067673F"/>
    <w:rsid w:val="0067684C"/>
    <w:rsid w:val="00676890"/>
    <w:rsid w:val="00676D69"/>
    <w:rsid w:val="00677224"/>
    <w:rsid w:val="006772AC"/>
    <w:rsid w:val="006777B2"/>
    <w:rsid w:val="00677AF9"/>
    <w:rsid w:val="0068023C"/>
    <w:rsid w:val="006802B7"/>
    <w:rsid w:val="006806F9"/>
    <w:rsid w:val="0068092A"/>
    <w:rsid w:val="00680E34"/>
    <w:rsid w:val="006815AB"/>
    <w:rsid w:val="006816FD"/>
    <w:rsid w:val="006817C8"/>
    <w:rsid w:val="00681ABB"/>
    <w:rsid w:val="00681C7E"/>
    <w:rsid w:val="00681FA2"/>
    <w:rsid w:val="00682155"/>
    <w:rsid w:val="006822EE"/>
    <w:rsid w:val="00682409"/>
    <w:rsid w:val="006826EF"/>
    <w:rsid w:val="00682942"/>
    <w:rsid w:val="00683430"/>
    <w:rsid w:val="00683485"/>
    <w:rsid w:val="006836B9"/>
    <w:rsid w:val="0068372B"/>
    <w:rsid w:val="00683A16"/>
    <w:rsid w:val="00683DB2"/>
    <w:rsid w:val="00683E07"/>
    <w:rsid w:val="0068420B"/>
    <w:rsid w:val="00684818"/>
    <w:rsid w:val="0068495C"/>
    <w:rsid w:val="00685117"/>
    <w:rsid w:val="006855E1"/>
    <w:rsid w:val="006857A5"/>
    <w:rsid w:val="006857F8"/>
    <w:rsid w:val="00685995"/>
    <w:rsid w:val="006859D9"/>
    <w:rsid w:val="00685AC9"/>
    <w:rsid w:val="00685C90"/>
    <w:rsid w:val="00685F45"/>
    <w:rsid w:val="00686453"/>
    <w:rsid w:val="006868C8"/>
    <w:rsid w:val="00686A75"/>
    <w:rsid w:val="00686CCD"/>
    <w:rsid w:val="00686DBD"/>
    <w:rsid w:val="00686F11"/>
    <w:rsid w:val="00687114"/>
    <w:rsid w:val="006875BC"/>
    <w:rsid w:val="00687BE4"/>
    <w:rsid w:val="00687C33"/>
    <w:rsid w:val="00687DA7"/>
    <w:rsid w:val="00687DE3"/>
    <w:rsid w:val="00687E1C"/>
    <w:rsid w:val="0069029E"/>
    <w:rsid w:val="006902D3"/>
    <w:rsid w:val="00690309"/>
    <w:rsid w:val="00690386"/>
    <w:rsid w:val="00690870"/>
    <w:rsid w:val="0069097D"/>
    <w:rsid w:val="0069100D"/>
    <w:rsid w:val="0069170E"/>
    <w:rsid w:val="006917F5"/>
    <w:rsid w:val="006918D5"/>
    <w:rsid w:val="00691B5B"/>
    <w:rsid w:val="00691E8C"/>
    <w:rsid w:val="00692426"/>
    <w:rsid w:val="0069267D"/>
    <w:rsid w:val="006926DE"/>
    <w:rsid w:val="00692A1E"/>
    <w:rsid w:val="00692BB1"/>
    <w:rsid w:val="00692F09"/>
    <w:rsid w:val="00693164"/>
    <w:rsid w:val="0069362F"/>
    <w:rsid w:val="006938F1"/>
    <w:rsid w:val="00693F7B"/>
    <w:rsid w:val="00694004"/>
    <w:rsid w:val="00694268"/>
    <w:rsid w:val="00694782"/>
    <w:rsid w:val="00694F7C"/>
    <w:rsid w:val="00695761"/>
    <w:rsid w:val="00695B01"/>
    <w:rsid w:val="00695BDF"/>
    <w:rsid w:val="0069622E"/>
    <w:rsid w:val="00696525"/>
    <w:rsid w:val="006965BD"/>
    <w:rsid w:val="00696C0B"/>
    <w:rsid w:val="00696DA8"/>
    <w:rsid w:val="00697182"/>
    <w:rsid w:val="00697206"/>
    <w:rsid w:val="00697668"/>
    <w:rsid w:val="00697D98"/>
    <w:rsid w:val="00697F48"/>
    <w:rsid w:val="00697F7B"/>
    <w:rsid w:val="00697FD0"/>
    <w:rsid w:val="006A042F"/>
    <w:rsid w:val="006A0CFF"/>
    <w:rsid w:val="006A102C"/>
    <w:rsid w:val="006A113B"/>
    <w:rsid w:val="006A1150"/>
    <w:rsid w:val="006A1606"/>
    <w:rsid w:val="006A2118"/>
    <w:rsid w:val="006A27E9"/>
    <w:rsid w:val="006A28F5"/>
    <w:rsid w:val="006A2E0C"/>
    <w:rsid w:val="006A31D1"/>
    <w:rsid w:val="006A3319"/>
    <w:rsid w:val="006A39E2"/>
    <w:rsid w:val="006A406E"/>
    <w:rsid w:val="006A4265"/>
    <w:rsid w:val="006A4638"/>
    <w:rsid w:val="006A4B7D"/>
    <w:rsid w:val="006A4F26"/>
    <w:rsid w:val="006A4F59"/>
    <w:rsid w:val="006A5402"/>
    <w:rsid w:val="006A592B"/>
    <w:rsid w:val="006A5A92"/>
    <w:rsid w:val="006A5AA2"/>
    <w:rsid w:val="006A5C48"/>
    <w:rsid w:val="006A5F6E"/>
    <w:rsid w:val="006A62B4"/>
    <w:rsid w:val="006A636C"/>
    <w:rsid w:val="006A63D6"/>
    <w:rsid w:val="006A63D8"/>
    <w:rsid w:val="006A6A7C"/>
    <w:rsid w:val="006A6F1D"/>
    <w:rsid w:val="006A6FBE"/>
    <w:rsid w:val="006A7290"/>
    <w:rsid w:val="006A7966"/>
    <w:rsid w:val="006A7C63"/>
    <w:rsid w:val="006A7F18"/>
    <w:rsid w:val="006A7FAD"/>
    <w:rsid w:val="006B0271"/>
    <w:rsid w:val="006B0674"/>
    <w:rsid w:val="006B0987"/>
    <w:rsid w:val="006B108D"/>
    <w:rsid w:val="006B17E0"/>
    <w:rsid w:val="006B1B74"/>
    <w:rsid w:val="006B1B7A"/>
    <w:rsid w:val="006B1C91"/>
    <w:rsid w:val="006B1D2D"/>
    <w:rsid w:val="006B20AD"/>
    <w:rsid w:val="006B247A"/>
    <w:rsid w:val="006B24C0"/>
    <w:rsid w:val="006B25D2"/>
    <w:rsid w:val="006B27CF"/>
    <w:rsid w:val="006B28DF"/>
    <w:rsid w:val="006B298D"/>
    <w:rsid w:val="006B3345"/>
    <w:rsid w:val="006B35F7"/>
    <w:rsid w:val="006B36B5"/>
    <w:rsid w:val="006B36EB"/>
    <w:rsid w:val="006B36FF"/>
    <w:rsid w:val="006B3913"/>
    <w:rsid w:val="006B3B73"/>
    <w:rsid w:val="006B3C5C"/>
    <w:rsid w:val="006B3F1D"/>
    <w:rsid w:val="006B4064"/>
    <w:rsid w:val="006B4BDB"/>
    <w:rsid w:val="006B5119"/>
    <w:rsid w:val="006B5930"/>
    <w:rsid w:val="006B5BD0"/>
    <w:rsid w:val="006B5BD5"/>
    <w:rsid w:val="006B6398"/>
    <w:rsid w:val="006B64BC"/>
    <w:rsid w:val="006B655D"/>
    <w:rsid w:val="006B66F8"/>
    <w:rsid w:val="006B6C6E"/>
    <w:rsid w:val="006B6CAF"/>
    <w:rsid w:val="006B6E2C"/>
    <w:rsid w:val="006B6F28"/>
    <w:rsid w:val="006B6FFD"/>
    <w:rsid w:val="006B7031"/>
    <w:rsid w:val="006B721C"/>
    <w:rsid w:val="006C0914"/>
    <w:rsid w:val="006C09BA"/>
    <w:rsid w:val="006C0CD5"/>
    <w:rsid w:val="006C0DBF"/>
    <w:rsid w:val="006C0DFC"/>
    <w:rsid w:val="006C10DD"/>
    <w:rsid w:val="006C1282"/>
    <w:rsid w:val="006C1403"/>
    <w:rsid w:val="006C18FF"/>
    <w:rsid w:val="006C1917"/>
    <w:rsid w:val="006C20E4"/>
    <w:rsid w:val="006C2415"/>
    <w:rsid w:val="006C2438"/>
    <w:rsid w:val="006C2905"/>
    <w:rsid w:val="006C2ABA"/>
    <w:rsid w:val="006C2CE2"/>
    <w:rsid w:val="006C30CA"/>
    <w:rsid w:val="006C324D"/>
    <w:rsid w:val="006C3629"/>
    <w:rsid w:val="006C36FB"/>
    <w:rsid w:val="006C38BD"/>
    <w:rsid w:val="006C38E7"/>
    <w:rsid w:val="006C390B"/>
    <w:rsid w:val="006C4755"/>
    <w:rsid w:val="006C4939"/>
    <w:rsid w:val="006C4C5D"/>
    <w:rsid w:val="006C5083"/>
    <w:rsid w:val="006C528F"/>
    <w:rsid w:val="006C5335"/>
    <w:rsid w:val="006C552F"/>
    <w:rsid w:val="006C56C3"/>
    <w:rsid w:val="006C5993"/>
    <w:rsid w:val="006C5AEA"/>
    <w:rsid w:val="006C6407"/>
    <w:rsid w:val="006C641E"/>
    <w:rsid w:val="006C64B2"/>
    <w:rsid w:val="006C65FB"/>
    <w:rsid w:val="006C6B20"/>
    <w:rsid w:val="006C6C08"/>
    <w:rsid w:val="006C7A95"/>
    <w:rsid w:val="006C7D04"/>
    <w:rsid w:val="006C7E9B"/>
    <w:rsid w:val="006C7FA0"/>
    <w:rsid w:val="006D07ED"/>
    <w:rsid w:val="006D09E0"/>
    <w:rsid w:val="006D0DE2"/>
    <w:rsid w:val="006D0F4D"/>
    <w:rsid w:val="006D178D"/>
    <w:rsid w:val="006D1C33"/>
    <w:rsid w:val="006D1D21"/>
    <w:rsid w:val="006D1D5B"/>
    <w:rsid w:val="006D1E52"/>
    <w:rsid w:val="006D1F1B"/>
    <w:rsid w:val="006D2647"/>
    <w:rsid w:val="006D2AA7"/>
    <w:rsid w:val="006D2DD3"/>
    <w:rsid w:val="006D2E81"/>
    <w:rsid w:val="006D313C"/>
    <w:rsid w:val="006D3380"/>
    <w:rsid w:val="006D365A"/>
    <w:rsid w:val="006D3CA9"/>
    <w:rsid w:val="006D49B8"/>
    <w:rsid w:val="006D4A35"/>
    <w:rsid w:val="006D4B3E"/>
    <w:rsid w:val="006D4D6F"/>
    <w:rsid w:val="006D50BF"/>
    <w:rsid w:val="006D5A0E"/>
    <w:rsid w:val="006D5D8A"/>
    <w:rsid w:val="006D6086"/>
    <w:rsid w:val="006D6216"/>
    <w:rsid w:val="006D6364"/>
    <w:rsid w:val="006D64AC"/>
    <w:rsid w:val="006D674C"/>
    <w:rsid w:val="006D6AB3"/>
    <w:rsid w:val="006D6E69"/>
    <w:rsid w:val="006D74FA"/>
    <w:rsid w:val="006D7618"/>
    <w:rsid w:val="006D7A32"/>
    <w:rsid w:val="006D7D1C"/>
    <w:rsid w:val="006D7DD4"/>
    <w:rsid w:val="006D7F3B"/>
    <w:rsid w:val="006D7F81"/>
    <w:rsid w:val="006E075C"/>
    <w:rsid w:val="006E0867"/>
    <w:rsid w:val="006E0888"/>
    <w:rsid w:val="006E0B22"/>
    <w:rsid w:val="006E124C"/>
    <w:rsid w:val="006E1293"/>
    <w:rsid w:val="006E18CC"/>
    <w:rsid w:val="006E19E7"/>
    <w:rsid w:val="006E22C6"/>
    <w:rsid w:val="006E24A4"/>
    <w:rsid w:val="006E2993"/>
    <w:rsid w:val="006E2D9D"/>
    <w:rsid w:val="006E30E8"/>
    <w:rsid w:val="006E346C"/>
    <w:rsid w:val="006E3629"/>
    <w:rsid w:val="006E3A6C"/>
    <w:rsid w:val="006E3A92"/>
    <w:rsid w:val="006E3C83"/>
    <w:rsid w:val="006E3E5F"/>
    <w:rsid w:val="006E3EB2"/>
    <w:rsid w:val="006E3FDA"/>
    <w:rsid w:val="006E47BE"/>
    <w:rsid w:val="006E4913"/>
    <w:rsid w:val="006E4C84"/>
    <w:rsid w:val="006E4FC8"/>
    <w:rsid w:val="006E507A"/>
    <w:rsid w:val="006E578A"/>
    <w:rsid w:val="006E5E08"/>
    <w:rsid w:val="006E5EFA"/>
    <w:rsid w:val="006E62F7"/>
    <w:rsid w:val="006E6681"/>
    <w:rsid w:val="006E689B"/>
    <w:rsid w:val="006E691B"/>
    <w:rsid w:val="006E69D8"/>
    <w:rsid w:val="006E7682"/>
    <w:rsid w:val="006E7C01"/>
    <w:rsid w:val="006E7F20"/>
    <w:rsid w:val="006F0238"/>
    <w:rsid w:val="006F035D"/>
    <w:rsid w:val="006F1069"/>
    <w:rsid w:val="006F1770"/>
    <w:rsid w:val="006F1C93"/>
    <w:rsid w:val="006F1E05"/>
    <w:rsid w:val="006F1E61"/>
    <w:rsid w:val="006F1EED"/>
    <w:rsid w:val="006F2038"/>
    <w:rsid w:val="006F20A7"/>
    <w:rsid w:val="006F2982"/>
    <w:rsid w:val="006F2AFA"/>
    <w:rsid w:val="006F2CAB"/>
    <w:rsid w:val="006F2CFD"/>
    <w:rsid w:val="006F2D84"/>
    <w:rsid w:val="006F2F3D"/>
    <w:rsid w:val="006F3011"/>
    <w:rsid w:val="006F3488"/>
    <w:rsid w:val="006F36A2"/>
    <w:rsid w:val="006F38F4"/>
    <w:rsid w:val="006F39AD"/>
    <w:rsid w:val="006F410A"/>
    <w:rsid w:val="006F432B"/>
    <w:rsid w:val="006F4394"/>
    <w:rsid w:val="006F50A4"/>
    <w:rsid w:val="006F50D9"/>
    <w:rsid w:val="006F51EF"/>
    <w:rsid w:val="006F53E3"/>
    <w:rsid w:val="006F55D9"/>
    <w:rsid w:val="006F593F"/>
    <w:rsid w:val="006F59E6"/>
    <w:rsid w:val="006F5A8E"/>
    <w:rsid w:val="006F632C"/>
    <w:rsid w:val="006F65F2"/>
    <w:rsid w:val="006F6A16"/>
    <w:rsid w:val="006F6A2E"/>
    <w:rsid w:val="006F6D4E"/>
    <w:rsid w:val="006F6FD3"/>
    <w:rsid w:val="006F70F3"/>
    <w:rsid w:val="006F764C"/>
    <w:rsid w:val="006F7BB5"/>
    <w:rsid w:val="006F7C30"/>
    <w:rsid w:val="006F7FA7"/>
    <w:rsid w:val="00700A94"/>
    <w:rsid w:val="00700C9F"/>
    <w:rsid w:val="00700F04"/>
    <w:rsid w:val="0070117C"/>
    <w:rsid w:val="00701282"/>
    <w:rsid w:val="007019DE"/>
    <w:rsid w:val="00701B75"/>
    <w:rsid w:val="00701FE7"/>
    <w:rsid w:val="0070212C"/>
    <w:rsid w:val="007026E2"/>
    <w:rsid w:val="00702DBE"/>
    <w:rsid w:val="0070327F"/>
    <w:rsid w:val="0070368A"/>
    <w:rsid w:val="007038D8"/>
    <w:rsid w:val="00703A05"/>
    <w:rsid w:val="00703A74"/>
    <w:rsid w:val="00703C60"/>
    <w:rsid w:val="00703EAC"/>
    <w:rsid w:val="007043A7"/>
    <w:rsid w:val="00704668"/>
    <w:rsid w:val="007046C2"/>
    <w:rsid w:val="00704806"/>
    <w:rsid w:val="00704E4D"/>
    <w:rsid w:val="00704FCC"/>
    <w:rsid w:val="007055AE"/>
    <w:rsid w:val="00705CB5"/>
    <w:rsid w:val="00705E1F"/>
    <w:rsid w:val="00706517"/>
    <w:rsid w:val="007066C4"/>
    <w:rsid w:val="00706AF7"/>
    <w:rsid w:val="00706B5B"/>
    <w:rsid w:val="00706D17"/>
    <w:rsid w:val="00707312"/>
    <w:rsid w:val="0070766F"/>
    <w:rsid w:val="007078AF"/>
    <w:rsid w:val="007079A3"/>
    <w:rsid w:val="007101BB"/>
    <w:rsid w:val="0071031D"/>
    <w:rsid w:val="007107D7"/>
    <w:rsid w:val="00710B12"/>
    <w:rsid w:val="0071152E"/>
    <w:rsid w:val="007115FF"/>
    <w:rsid w:val="007117CB"/>
    <w:rsid w:val="00711C72"/>
    <w:rsid w:val="00712696"/>
    <w:rsid w:val="00712702"/>
    <w:rsid w:val="007128E5"/>
    <w:rsid w:val="00712D45"/>
    <w:rsid w:val="00712DA7"/>
    <w:rsid w:val="00712FC5"/>
    <w:rsid w:val="00713410"/>
    <w:rsid w:val="007138AC"/>
    <w:rsid w:val="00713A0B"/>
    <w:rsid w:val="00714029"/>
    <w:rsid w:val="0071411B"/>
    <w:rsid w:val="0071422E"/>
    <w:rsid w:val="00714924"/>
    <w:rsid w:val="00714984"/>
    <w:rsid w:val="00714B4D"/>
    <w:rsid w:val="00715193"/>
    <w:rsid w:val="007158E8"/>
    <w:rsid w:val="007159DE"/>
    <w:rsid w:val="00715CE9"/>
    <w:rsid w:val="00715D25"/>
    <w:rsid w:val="00715D47"/>
    <w:rsid w:val="00715DDF"/>
    <w:rsid w:val="00716098"/>
    <w:rsid w:val="00716107"/>
    <w:rsid w:val="00716188"/>
    <w:rsid w:val="00716CAA"/>
    <w:rsid w:val="00716D2A"/>
    <w:rsid w:val="00716E14"/>
    <w:rsid w:val="0071729B"/>
    <w:rsid w:val="00717667"/>
    <w:rsid w:val="00717A8E"/>
    <w:rsid w:val="00717E23"/>
    <w:rsid w:val="00717F2A"/>
    <w:rsid w:val="00717F79"/>
    <w:rsid w:val="007200C7"/>
    <w:rsid w:val="007208CE"/>
    <w:rsid w:val="00720DF0"/>
    <w:rsid w:val="00720E08"/>
    <w:rsid w:val="00720EAB"/>
    <w:rsid w:val="00721007"/>
    <w:rsid w:val="0072118C"/>
    <w:rsid w:val="0072119F"/>
    <w:rsid w:val="00721C4D"/>
    <w:rsid w:val="00721DA7"/>
    <w:rsid w:val="00721DE4"/>
    <w:rsid w:val="007221BA"/>
    <w:rsid w:val="007221C1"/>
    <w:rsid w:val="007223A5"/>
    <w:rsid w:val="0072299C"/>
    <w:rsid w:val="00722ECD"/>
    <w:rsid w:val="00723147"/>
    <w:rsid w:val="007234F8"/>
    <w:rsid w:val="00723643"/>
    <w:rsid w:val="00723673"/>
    <w:rsid w:val="00723806"/>
    <w:rsid w:val="00723897"/>
    <w:rsid w:val="007238D2"/>
    <w:rsid w:val="007239F3"/>
    <w:rsid w:val="00723B61"/>
    <w:rsid w:val="00723C56"/>
    <w:rsid w:val="00723D8B"/>
    <w:rsid w:val="00723DA3"/>
    <w:rsid w:val="00724150"/>
    <w:rsid w:val="00724382"/>
    <w:rsid w:val="00724440"/>
    <w:rsid w:val="007245B7"/>
    <w:rsid w:val="00724B7D"/>
    <w:rsid w:val="00725902"/>
    <w:rsid w:val="00725AA2"/>
    <w:rsid w:val="00725FE9"/>
    <w:rsid w:val="007260BE"/>
    <w:rsid w:val="007262C6"/>
    <w:rsid w:val="007265C1"/>
    <w:rsid w:val="00726813"/>
    <w:rsid w:val="00726884"/>
    <w:rsid w:val="00726DA9"/>
    <w:rsid w:val="0072723B"/>
    <w:rsid w:val="0072794C"/>
    <w:rsid w:val="00727A39"/>
    <w:rsid w:val="00727A55"/>
    <w:rsid w:val="00727B50"/>
    <w:rsid w:val="00727BBF"/>
    <w:rsid w:val="00727CB5"/>
    <w:rsid w:val="00727CF0"/>
    <w:rsid w:val="00727F13"/>
    <w:rsid w:val="00730230"/>
    <w:rsid w:val="007304D5"/>
    <w:rsid w:val="007304FA"/>
    <w:rsid w:val="007307A2"/>
    <w:rsid w:val="00730A08"/>
    <w:rsid w:val="00730A15"/>
    <w:rsid w:val="00730FC9"/>
    <w:rsid w:val="007317D7"/>
    <w:rsid w:val="0073193D"/>
    <w:rsid w:val="007320DD"/>
    <w:rsid w:val="007323A2"/>
    <w:rsid w:val="007323D0"/>
    <w:rsid w:val="00732620"/>
    <w:rsid w:val="00732D3B"/>
    <w:rsid w:val="00732E23"/>
    <w:rsid w:val="00732E65"/>
    <w:rsid w:val="007336BD"/>
    <w:rsid w:val="00733956"/>
    <w:rsid w:val="00733A53"/>
    <w:rsid w:val="00733DB3"/>
    <w:rsid w:val="007340D3"/>
    <w:rsid w:val="007342D5"/>
    <w:rsid w:val="007344C0"/>
    <w:rsid w:val="0073468E"/>
    <w:rsid w:val="00734771"/>
    <w:rsid w:val="00734801"/>
    <w:rsid w:val="0073482D"/>
    <w:rsid w:val="00734DE9"/>
    <w:rsid w:val="0073502E"/>
    <w:rsid w:val="00735044"/>
    <w:rsid w:val="00735212"/>
    <w:rsid w:val="007357F3"/>
    <w:rsid w:val="00735C0D"/>
    <w:rsid w:val="00735D15"/>
    <w:rsid w:val="00735F77"/>
    <w:rsid w:val="0073601B"/>
    <w:rsid w:val="007360C7"/>
    <w:rsid w:val="007367B4"/>
    <w:rsid w:val="00736AF4"/>
    <w:rsid w:val="00736B19"/>
    <w:rsid w:val="00737173"/>
    <w:rsid w:val="00737509"/>
    <w:rsid w:val="00737933"/>
    <w:rsid w:val="007401C1"/>
    <w:rsid w:val="00740498"/>
    <w:rsid w:val="007404B3"/>
    <w:rsid w:val="00740505"/>
    <w:rsid w:val="00740842"/>
    <w:rsid w:val="007409B1"/>
    <w:rsid w:val="00740B8E"/>
    <w:rsid w:val="00740E40"/>
    <w:rsid w:val="00741195"/>
    <w:rsid w:val="00741252"/>
    <w:rsid w:val="0074157E"/>
    <w:rsid w:val="007416E0"/>
    <w:rsid w:val="007419E5"/>
    <w:rsid w:val="00742005"/>
    <w:rsid w:val="00742123"/>
    <w:rsid w:val="00742169"/>
    <w:rsid w:val="007423F5"/>
    <w:rsid w:val="00742477"/>
    <w:rsid w:val="007429CF"/>
    <w:rsid w:val="00742F2F"/>
    <w:rsid w:val="0074336A"/>
    <w:rsid w:val="007436C1"/>
    <w:rsid w:val="0074371D"/>
    <w:rsid w:val="007437EF"/>
    <w:rsid w:val="007437F1"/>
    <w:rsid w:val="00743F4F"/>
    <w:rsid w:val="00744504"/>
    <w:rsid w:val="007448BC"/>
    <w:rsid w:val="007449BB"/>
    <w:rsid w:val="00744AB9"/>
    <w:rsid w:val="00744C57"/>
    <w:rsid w:val="00744D00"/>
    <w:rsid w:val="00745135"/>
    <w:rsid w:val="0074519C"/>
    <w:rsid w:val="0074548D"/>
    <w:rsid w:val="0074563F"/>
    <w:rsid w:val="00745747"/>
    <w:rsid w:val="007459A6"/>
    <w:rsid w:val="00745A05"/>
    <w:rsid w:val="00745A64"/>
    <w:rsid w:val="0074653F"/>
    <w:rsid w:val="0074797C"/>
    <w:rsid w:val="007479BC"/>
    <w:rsid w:val="00747AED"/>
    <w:rsid w:val="00747E46"/>
    <w:rsid w:val="00747F4C"/>
    <w:rsid w:val="00750AFA"/>
    <w:rsid w:val="00750E90"/>
    <w:rsid w:val="00750EAA"/>
    <w:rsid w:val="007516C4"/>
    <w:rsid w:val="007516FB"/>
    <w:rsid w:val="0075174C"/>
    <w:rsid w:val="00751E74"/>
    <w:rsid w:val="00752098"/>
    <w:rsid w:val="007520EE"/>
    <w:rsid w:val="007527D7"/>
    <w:rsid w:val="0075280A"/>
    <w:rsid w:val="0075283D"/>
    <w:rsid w:val="00752E4D"/>
    <w:rsid w:val="00752EE2"/>
    <w:rsid w:val="0075300D"/>
    <w:rsid w:val="0075331C"/>
    <w:rsid w:val="0075334F"/>
    <w:rsid w:val="007538F1"/>
    <w:rsid w:val="00753DDC"/>
    <w:rsid w:val="00753E17"/>
    <w:rsid w:val="0075419A"/>
    <w:rsid w:val="00754966"/>
    <w:rsid w:val="0075552A"/>
    <w:rsid w:val="0075556F"/>
    <w:rsid w:val="00755A2B"/>
    <w:rsid w:val="00755AE9"/>
    <w:rsid w:val="00755C2D"/>
    <w:rsid w:val="00755D58"/>
    <w:rsid w:val="007561D2"/>
    <w:rsid w:val="007562EC"/>
    <w:rsid w:val="0075678A"/>
    <w:rsid w:val="00756BB4"/>
    <w:rsid w:val="00756DA1"/>
    <w:rsid w:val="007571A3"/>
    <w:rsid w:val="00757CA3"/>
    <w:rsid w:val="00757CF2"/>
    <w:rsid w:val="00757F44"/>
    <w:rsid w:val="00760404"/>
    <w:rsid w:val="007605B6"/>
    <w:rsid w:val="007605FA"/>
    <w:rsid w:val="0076097B"/>
    <w:rsid w:val="00760994"/>
    <w:rsid w:val="00760CDA"/>
    <w:rsid w:val="00760F7E"/>
    <w:rsid w:val="007612E8"/>
    <w:rsid w:val="007614AF"/>
    <w:rsid w:val="007617A6"/>
    <w:rsid w:val="00761912"/>
    <w:rsid w:val="00761BD7"/>
    <w:rsid w:val="00761E2A"/>
    <w:rsid w:val="00761E43"/>
    <w:rsid w:val="00761ECC"/>
    <w:rsid w:val="00761FBC"/>
    <w:rsid w:val="007622E1"/>
    <w:rsid w:val="007628F0"/>
    <w:rsid w:val="00763301"/>
    <w:rsid w:val="00763525"/>
    <w:rsid w:val="0076377B"/>
    <w:rsid w:val="007638D4"/>
    <w:rsid w:val="00763A9B"/>
    <w:rsid w:val="00763BD0"/>
    <w:rsid w:val="00763C20"/>
    <w:rsid w:val="00763E39"/>
    <w:rsid w:val="007641C1"/>
    <w:rsid w:val="007643BE"/>
    <w:rsid w:val="0076476E"/>
    <w:rsid w:val="00764FD7"/>
    <w:rsid w:val="00765056"/>
    <w:rsid w:val="00765519"/>
    <w:rsid w:val="00765692"/>
    <w:rsid w:val="007657AD"/>
    <w:rsid w:val="0076588E"/>
    <w:rsid w:val="00765C16"/>
    <w:rsid w:val="00765E6D"/>
    <w:rsid w:val="00766457"/>
    <w:rsid w:val="00766555"/>
    <w:rsid w:val="00766D3B"/>
    <w:rsid w:val="007671E5"/>
    <w:rsid w:val="0076728C"/>
    <w:rsid w:val="0076772A"/>
    <w:rsid w:val="007677C3"/>
    <w:rsid w:val="0076784F"/>
    <w:rsid w:val="007704C7"/>
    <w:rsid w:val="00771903"/>
    <w:rsid w:val="00771C12"/>
    <w:rsid w:val="007725C2"/>
    <w:rsid w:val="0077269E"/>
    <w:rsid w:val="00772732"/>
    <w:rsid w:val="007728F7"/>
    <w:rsid w:val="00772B6A"/>
    <w:rsid w:val="00773193"/>
    <w:rsid w:val="00773662"/>
    <w:rsid w:val="00773738"/>
    <w:rsid w:val="0077392C"/>
    <w:rsid w:val="00773ED9"/>
    <w:rsid w:val="00774263"/>
    <w:rsid w:val="00774307"/>
    <w:rsid w:val="007750F3"/>
    <w:rsid w:val="0077596A"/>
    <w:rsid w:val="00775DE6"/>
    <w:rsid w:val="0077626B"/>
    <w:rsid w:val="0077652F"/>
    <w:rsid w:val="00776610"/>
    <w:rsid w:val="0077683D"/>
    <w:rsid w:val="00776C24"/>
    <w:rsid w:val="00776DFA"/>
    <w:rsid w:val="00777057"/>
    <w:rsid w:val="007772C7"/>
    <w:rsid w:val="00777486"/>
    <w:rsid w:val="00777648"/>
    <w:rsid w:val="00777802"/>
    <w:rsid w:val="00777A6E"/>
    <w:rsid w:val="00777B7F"/>
    <w:rsid w:val="0078078C"/>
    <w:rsid w:val="00780B85"/>
    <w:rsid w:val="00781274"/>
    <w:rsid w:val="00781370"/>
    <w:rsid w:val="007817CB"/>
    <w:rsid w:val="007819A6"/>
    <w:rsid w:val="00781D11"/>
    <w:rsid w:val="00781F17"/>
    <w:rsid w:val="007825DB"/>
    <w:rsid w:val="00782B04"/>
    <w:rsid w:val="007833A0"/>
    <w:rsid w:val="0078384E"/>
    <w:rsid w:val="00783AC1"/>
    <w:rsid w:val="00783D93"/>
    <w:rsid w:val="0078403D"/>
    <w:rsid w:val="007840D0"/>
    <w:rsid w:val="007841C5"/>
    <w:rsid w:val="007842D3"/>
    <w:rsid w:val="00785033"/>
    <w:rsid w:val="007851B3"/>
    <w:rsid w:val="00785382"/>
    <w:rsid w:val="00785398"/>
    <w:rsid w:val="00785443"/>
    <w:rsid w:val="007855C8"/>
    <w:rsid w:val="007855ED"/>
    <w:rsid w:val="007857AF"/>
    <w:rsid w:val="00785E85"/>
    <w:rsid w:val="007862E9"/>
    <w:rsid w:val="0078688C"/>
    <w:rsid w:val="00786CE6"/>
    <w:rsid w:val="0078726B"/>
    <w:rsid w:val="007872A7"/>
    <w:rsid w:val="0078752F"/>
    <w:rsid w:val="00787583"/>
    <w:rsid w:val="007877ED"/>
    <w:rsid w:val="00787B00"/>
    <w:rsid w:val="00787C14"/>
    <w:rsid w:val="00787EA7"/>
    <w:rsid w:val="00790132"/>
    <w:rsid w:val="007901AF"/>
    <w:rsid w:val="0079021C"/>
    <w:rsid w:val="00790492"/>
    <w:rsid w:val="0079051D"/>
    <w:rsid w:val="00790882"/>
    <w:rsid w:val="0079095B"/>
    <w:rsid w:val="007909E7"/>
    <w:rsid w:val="00790C76"/>
    <w:rsid w:val="00790FB9"/>
    <w:rsid w:val="00790FEF"/>
    <w:rsid w:val="007910D6"/>
    <w:rsid w:val="00791254"/>
    <w:rsid w:val="007913B9"/>
    <w:rsid w:val="00791D3F"/>
    <w:rsid w:val="00791DA6"/>
    <w:rsid w:val="00791FE6"/>
    <w:rsid w:val="00792150"/>
    <w:rsid w:val="0079233F"/>
    <w:rsid w:val="007924E1"/>
    <w:rsid w:val="00792509"/>
    <w:rsid w:val="0079261A"/>
    <w:rsid w:val="0079276F"/>
    <w:rsid w:val="0079280E"/>
    <w:rsid w:val="0079299E"/>
    <w:rsid w:val="00792D21"/>
    <w:rsid w:val="00792F55"/>
    <w:rsid w:val="0079301D"/>
    <w:rsid w:val="0079325E"/>
    <w:rsid w:val="00793639"/>
    <w:rsid w:val="00793945"/>
    <w:rsid w:val="0079395F"/>
    <w:rsid w:val="0079397D"/>
    <w:rsid w:val="00793DEF"/>
    <w:rsid w:val="00793E04"/>
    <w:rsid w:val="00794024"/>
    <w:rsid w:val="007948AB"/>
    <w:rsid w:val="00794DD8"/>
    <w:rsid w:val="00795068"/>
    <w:rsid w:val="00795318"/>
    <w:rsid w:val="00795D25"/>
    <w:rsid w:val="00796184"/>
    <w:rsid w:val="007973F1"/>
    <w:rsid w:val="0079761C"/>
    <w:rsid w:val="007977B6"/>
    <w:rsid w:val="00797C1E"/>
    <w:rsid w:val="00797E3F"/>
    <w:rsid w:val="007A0233"/>
    <w:rsid w:val="007A0249"/>
    <w:rsid w:val="007A05F4"/>
    <w:rsid w:val="007A061F"/>
    <w:rsid w:val="007A082C"/>
    <w:rsid w:val="007A0A32"/>
    <w:rsid w:val="007A0E3E"/>
    <w:rsid w:val="007A0FFF"/>
    <w:rsid w:val="007A133D"/>
    <w:rsid w:val="007A16A4"/>
    <w:rsid w:val="007A16B0"/>
    <w:rsid w:val="007A16E2"/>
    <w:rsid w:val="007A1A77"/>
    <w:rsid w:val="007A1BED"/>
    <w:rsid w:val="007A1FB7"/>
    <w:rsid w:val="007A266C"/>
    <w:rsid w:val="007A2860"/>
    <w:rsid w:val="007A28D9"/>
    <w:rsid w:val="007A29FC"/>
    <w:rsid w:val="007A2A49"/>
    <w:rsid w:val="007A2C7A"/>
    <w:rsid w:val="007A2D17"/>
    <w:rsid w:val="007A2E93"/>
    <w:rsid w:val="007A2FDA"/>
    <w:rsid w:val="007A37AE"/>
    <w:rsid w:val="007A3922"/>
    <w:rsid w:val="007A3B00"/>
    <w:rsid w:val="007A3CDF"/>
    <w:rsid w:val="007A3F70"/>
    <w:rsid w:val="007A4153"/>
    <w:rsid w:val="007A4386"/>
    <w:rsid w:val="007A43F4"/>
    <w:rsid w:val="007A442E"/>
    <w:rsid w:val="007A4B01"/>
    <w:rsid w:val="007A5263"/>
    <w:rsid w:val="007A53CC"/>
    <w:rsid w:val="007A59C5"/>
    <w:rsid w:val="007A5C0D"/>
    <w:rsid w:val="007A5D56"/>
    <w:rsid w:val="007A5DB0"/>
    <w:rsid w:val="007A5DEA"/>
    <w:rsid w:val="007A60F6"/>
    <w:rsid w:val="007A6228"/>
    <w:rsid w:val="007A66A1"/>
    <w:rsid w:val="007A67EB"/>
    <w:rsid w:val="007A6C86"/>
    <w:rsid w:val="007A6CE9"/>
    <w:rsid w:val="007A7034"/>
    <w:rsid w:val="007A7616"/>
    <w:rsid w:val="007A7838"/>
    <w:rsid w:val="007A794C"/>
    <w:rsid w:val="007A7ACD"/>
    <w:rsid w:val="007A7BD0"/>
    <w:rsid w:val="007B0412"/>
    <w:rsid w:val="007B052D"/>
    <w:rsid w:val="007B0672"/>
    <w:rsid w:val="007B0A14"/>
    <w:rsid w:val="007B0BE7"/>
    <w:rsid w:val="007B1322"/>
    <w:rsid w:val="007B1503"/>
    <w:rsid w:val="007B15D5"/>
    <w:rsid w:val="007B17FD"/>
    <w:rsid w:val="007B1E89"/>
    <w:rsid w:val="007B1EE5"/>
    <w:rsid w:val="007B214F"/>
    <w:rsid w:val="007B21E2"/>
    <w:rsid w:val="007B2497"/>
    <w:rsid w:val="007B2B3C"/>
    <w:rsid w:val="007B2CBE"/>
    <w:rsid w:val="007B2F4E"/>
    <w:rsid w:val="007B300E"/>
    <w:rsid w:val="007B32B7"/>
    <w:rsid w:val="007B39FB"/>
    <w:rsid w:val="007B40BF"/>
    <w:rsid w:val="007B44A2"/>
    <w:rsid w:val="007B4623"/>
    <w:rsid w:val="007B4863"/>
    <w:rsid w:val="007B4DD1"/>
    <w:rsid w:val="007B5347"/>
    <w:rsid w:val="007B550B"/>
    <w:rsid w:val="007B551F"/>
    <w:rsid w:val="007B59B0"/>
    <w:rsid w:val="007B61B7"/>
    <w:rsid w:val="007B63F1"/>
    <w:rsid w:val="007B6401"/>
    <w:rsid w:val="007B6C6E"/>
    <w:rsid w:val="007B6C99"/>
    <w:rsid w:val="007B76C4"/>
    <w:rsid w:val="007B77AB"/>
    <w:rsid w:val="007B7CA5"/>
    <w:rsid w:val="007B7D18"/>
    <w:rsid w:val="007C0070"/>
    <w:rsid w:val="007C00EB"/>
    <w:rsid w:val="007C046D"/>
    <w:rsid w:val="007C04E2"/>
    <w:rsid w:val="007C085F"/>
    <w:rsid w:val="007C11CB"/>
    <w:rsid w:val="007C133A"/>
    <w:rsid w:val="007C1782"/>
    <w:rsid w:val="007C1DB6"/>
    <w:rsid w:val="007C28E1"/>
    <w:rsid w:val="007C2F6D"/>
    <w:rsid w:val="007C3944"/>
    <w:rsid w:val="007C3A0A"/>
    <w:rsid w:val="007C3CEB"/>
    <w:rsid w:val="007C3F96"/>
    <w:rsid w:val="007C445D"/>
    <w:rsid w:val="007C451A"/>
    <w:rsid w:val="007C46CB"/>
    <w:rsid w:val="007C48B5"/>
    <w:rsid w:val="007C559A"/>
    <w:rsid w:val="007C5878"/>
    <w:rsid w:val="007C5A08"/>
    <w:rsid w:val="007C5A81"/>
    <w:rsid w:val="007C5D19"/>
    <w:rsid w:val="007C5E9A"/>
    <w:rsid w:val="007C605F"/>
    <w:rsid w:val="007C62D4"/>
    <w:rsid w:val="007C635E"/>
    <w:rsid w:val="007C6673"/>
    <w:rsid w:val="007C68A7"/>
    <w:rsid w:val="007C6DD1"/>
    <w:rsid w:val="007C78E9"/>
    <w:rsid w:val="007C7925"/>
    <w:rsid w:val="007C7D13"/>
    <w:rsid w:val="007C7EB3"/>
    <w:rsid w:val="007C7F26"/>
    <w:rsid w:val="007C7F76"/>
    <w:rsid w:val="007D015E"/>
    <w:rsid w:val="007D06F8"/>
    <w:rsid w:val="007D0A80"/>
    <w:rsid w:val="007D0F77"/>
    <w:rsid w:val="007D1267"/>
    <w:rsid w:val="007D139E"/>
    <w:rsid w:val="007D17CD"/>
    <w:rsid w:val="007D1B13"/>
    <w:rsid w:val="007D1D98"/>
    <w:rsid w:val="007D2301"/>
    <w:rsid w:val="007D2564"/>
    <w:rsid w:val="007D257F"/>
    <w:rsid w:val="007D2EB5"/>
    <w:rsid w:val="007D3194"/>
    <w:rsid w:val="007D336F"/>
    <w:rsid w:val="007D3536"/>
    <w:rsid w:val="007D3746"/>
    <w:rsid w:val="007D3810"/>
    <w:rsid w:val="007D395A"/>
    <w:rsid w:val="007D3B6E"/>
    <w:rsid w:val="007D3B8D"/>
    <w:rsid w:val="007D3BE3"/>
    <w:rsid w:val="007D4023"/>
    <w:rsid w:val="007D40AB"/>
    <w:rsid w:val="007D4158"/>
    <w:rsid w:val="007D42B9"/>
    <w:rsid w:val="007D4518"/>
    <w:rsid w:val="007D48A2"/>
    <w:rsid w:val="007D4CA1"/>
    <w:rsid w:val="007D5B5E"/>
    <w:rsid w:val="007D5BCA"/>
    <w:rsid w:val="007D5FE1"/>
    <w:rsid w:val="007D68F2"/>
    <w:rsid w:val="007D68FD"/>
    <w:rsid w:val="007D6DAE"/>
    <w:rsid w:val="007D6E01"/>
    <w:rsid w:val="007D7C64"/>
    <w:rsid w:val="007E01A6"/>
    <w:rsid w:val="007E0307"/>
    <w:rsid w:val="007E05D9"/>
    <w:rsid w:val="007E07B5"/>
    <w:rsid w:val="007E08AC"/>
    <w:rsid w:val="007E10CF"/>
    <w:rsid w:val="007E1173"/>
    <w:rsid w:val="007E123D"/>
    <w:rsid w:val="007E1422"/>
    <w:rsid w:val="007E15CD"/>
    <w:rsid w:val="007E17A9"/>
    <w:rsid w:val="007E1B97"/>
    <w:rsid w:val="007E1BA1"/>
    <w:rsid w:val="007E1BE9"/>
    <w:rsid w:val="007E1BFC"/>
    <w:rsid w:val="007E1F32"/>
    <w:rsid w:val="007E1FAC"/>
    <w:rsid w:val="007E21D7"/>
    <w:rsid w:val="007E2303"/>
    <w:rsid w:val="007E2451"/>
    <w:rsid w:val="007E25AD"/>
    <w:rsid w:val="007E2773"/>
    <w:rsid w:val="007E2F87"/>
    <w:rsid w:val="007E3182"/>
    <w:rsid w:val="007E33EA"/>
    <w:rsid w:val="007E395E"/>
    <w:rsid w:val="007E3A8A"/>
    <w:rsid w:val="007E3C02"/>
    <w:rsid w:val="007E3C4D"/>
    <w:rsid w:val="007E44C9"/>
    <w:rsid w:val="007E52AE"/>
    <w:rsid w:val="007E5361"/>
    <w:rsid w:val="007E5384"/>
    <w:rsid w:val="007E5461"/>
    <w:rsid w:val="007E5804"/>
    <w:rsid w:val="007E61F5"/>
    <w:rsid w:val="007E6ADF"/>
    <w:rsid w:val="007E6D1B"/>
    <w:rsid w:val="007E6D8C"/>
    <w:rsid w:val="007E723A"/>
    <w:rsid w:val="007E7BB0"/>
    <w:rsid w:val="007E7D90"/>
    <w:rsid w:val="007E7F61"/>
    <w:rsid w:val="007E7FDC"/>
    <w:rsid w:val="007F01CA"/>
    <w:rsid w:val="007F048B"/>
    <w:rsid w:val="007F089E"/>
    <w:rsid w:val="007F0C88"/>
    <w:rsid w:val="007F0D90"/>
    <w:rsid w:val="007F1749"/>
    <w:rsid w:val="007F194B"/>
    <w:rsid w:val="007F1C60"/>
    <w:rsid w:val="007F2058"/>
    <w:rsid w:val="007F2510"/>
    <w:rsid w:val="007F2534"/>
    <w:rsid w:val="007F2786"/>
    <w:rsid w:val="007F2888"/>
    <w:rsid w:val="007F2938"/>
    <w:rsid w:val="007F29E1"/>
    <w:rsid w:val="007F329A"/>
    <w:rsid w:val="007F3E01"/>
    <w:rsid w:val="007F40F0"/>
    <w:rsid w:val="007F42B6"/>
    <w:rsid w:val="007F44E3"/>
    <w:rsid w:val="007F4D25"/>
    <w:rsid w:val="007F54F2"/>
    <w:rsid w:val="007F5915"/>
    <w:rsid w:val="007F59E6"/>
    <w:rsid w:val="007F5E7A"/>
    <w:rsid w:val="007F5F6D"/>
    <w:rsid w:val="007F625F"/>
    <w:rsid w:val="007F69F1"/>
    <w:rsid w:val="007F6B8C"/>
    <w:rsid w:val="007F6BF5"/>
    <w:rsid w:val="007F6E5A"/>
    <w:rsid w:val="007F6E7A"/>
    <w:rsid w:val="007F6FC9"/>
    <w:rsid w:val="007F74D1"/>
    <w:rsid w:val="007F769B"/>
    <w:rsid w:val="007F76BD"/>
    <w:rsid w:val="008001B7"/>
    <w:rsid w:val="0080033E"/>
    <w:rsid w:val="0080043D"/>
    <w:rsid w:val="008009B4"/>
    <w:rsid w:val="00800AED"/>
    <w:rsid w:val="00800B62"/>
    <w:rsid w:val="00800C71"/>
    <w:rsid w:val="00800EDE"/>
    <w:rsid w:val="0080110E"/>
    <w:rsid w:val="00801232"/>
    <w:rsid w:val="0080124D"/>
    <w:rsid w:val="008015D7"/>
    <w:rsid w:val="008018DD"/>
    <w:rsid w:val="00801AEC"/>
    <w:rsid w:val="00801F73"/>
    <w:rsid w:val="008021BC"/>
    <w:rsid w:val="00802543"/>
    <w:rsid w:val="00802610"/>
    <w:rsid w:val="00802C27"/>
    <w:rsid w:val="00802E0A"/>
    <w:rsid w:val="00802E8C"/>
    <w:rsid w:val="008034A7"/>
    <w:rsid w:val="0080350D"/>
    <w:rsid w:val="00803780"/>
    <w:rsid w:val="00803914"/>
    <w:rsid w:val="00803919"/>
    <w:rsid w:val="00803DD6"/>
    <w:rsid w:val="00803EB1"/>
    <w:rsid w:val="00803F0E"/>
    <w:rsid w:val="00803FC9"/>
    <w:rsid w:val="008043E7"/>
    <w:rsid w:val="00804C68"/>
    <w:rsid w:val="00805119"/>
    <w:rsid w:val="00805346"/>
    <w:rsid w:val="008053E5"/>
    <w:rsid w:val="008055F9"/>
    <w:rsid w:val="0080560B"/>
    <w:rsid w:val="00805613"/>
    <w:rsid w:val="008057A2"/>
    <w:rsid w:val="00805971"/>
    <w:rsid w:val="00805990"/>
    <w:rsid w:val="00805BD9"/>
    <w:rsid w:val="00805D91"/>
    <w:rsid w:val="00805DCB"/>
    <w:rsid w:val="008064E6"/>
    <w:rsid w:val="00807015"/>
    <w:rsid w:val="008074C2"/>
    <w:rsid w:val="00807751"/>
    <w:rsid w:val="00807EB1"/>
    <w:rsid w:val="008101F5"/>
    <w:rsid w:val="00810B72"/>
    <w:rsid w:val="008110B0"/>
    <w:rsid w:val="00811358"/>
    <w:rsid w:val="0081140C"/>
    <w:rsid w:val="00811566"/>
    <w:rsid w:val="00811765"/>
    <w:rsid w:val="0081189F"/>
    <w:rsid w:val="00811CBC"/>
    <w:rsid w:val="008122E6"/>
    <w:rsid w:val="0081262B"/>
    <w:rsid w:val="0081265B"/>
    <w:rsid w:val="00812797"/>
    <w:rsid w:val="008128A6"/>
    <w:rsid w:val="00812F5B"/>
    <w:rsid w:val="008130EE"/>
    <w:rsid w:val="00813285"/>
    <w:rsid w:val="008134C1"/>
    <w:rsid w:val="00813B1E"/>
    <w:rsid w:val="00813B2D"/>
    <w:rsid w:val="008140FD"/>
    <w:rsid w:val="008146E3"/>
    <w:rsid w:val="00814A49"/>
    <w:rsid w:val="00814C33"/>
    <w:rsid w:val="00814D52"/>
    <w:rsid w:val="008153A2"/>
    <w:rsid w:val="00815434"/>
    <w:rsid w:val="008154A4"/>
    <w:rsid w:val="0081559F"/>
    <w:rsid w:val="008155FD"/>
    <w:rsid w:val="008156B7"/>
    <w:rsid w:val="008158DE"/>
    <w:rsid w:val="00815A4F"/>
    <w:rsid w:val="00815F65"/>
    <w:rsid w:val="0081648C"/>
    <w:rsid w:val="00816554"/>
    <w:rsid w:val="0081658D"/>
    <w:rsid w:val="008165CD"/>
    <w:rsid w:val="008168B3"/>
    <w:rsid w:val="00816994"/>
    <w:rsid w:val="00816AC5"/>
    <w:rsid w:val="00816D6E"/>
    <w:rsid w:val="008174BA"/>
    <w:rsid w:val="0081757C"/>
    <w:rsid w:val="00817804"/>
    <w:rsid w:val="0081784E"/>
    <w:rsid w:val="00817A9A"/>
    <w:rsid w:val="00817B4D"/>
    <w:rsid w:val="00817EF6"/>
    <w:rsid w:val="00820152"/>
    <w:rsid w:val="00820A1A"/>
    <w:rsid w:val="00820A26"/>
    <w:rsid w:val="00820BC7"/>
    <w:rsid w:val="00820BEE"/>
    <w:rsid w:val="00821121"/>
    <w:rsid w:val="00821256"/>
    <w:rsid w:val="008216B4"/>
    <w:rsid w:val="0082185B"/>
    <w:rsid w:val="0082199D"/>
    <w:rsid w:val="00821E72"/>
    <w:rsid w:val="00822062"/>
    <w:rsid w:val="0082248B"/>
    <w:rsid w:val="00822721"/>
    <w:rsid w:val="00823019"/>
    <w:rsid w:val="00823401"/>
    <w:rsid w:val="00823B7C"/>
    <w:rsid w:val="00823DB5"/>
    <w:rsid w:val="00824099"/>
    <w:rsid w:val="008244BE"/>
    <w:rsid w:val="00824A60"/>
    <w:rsid w:val="008258B9"/>
    <w:rsid w:val="00825A78"/>
    <w:rsid w:val="00825AA0"/>
    <w:rsid w:val="00825CCD"/>
    <w:rsid w:val="00825D08"/>
    <w:rsid w:val="00825D65"/>
    <w:rsid w:val="00825DF5"/>
    <w:rsid w:val="00826187"/>
    <w:rsid w:val="008265CB"/>
    <w:rsid w:val="00826626"/>
    <w:rsid w:val="00826827"/>
    <w:rsid w:val="00826950"/>
    <w:rsid w:val="008269BD"/>
    <w:rsid w:val="00826ED3"/>
    <w:rsid w:val="00826F59"/>
    <w:rsid w:val="008275F2"/>
    <w:rsid w:val="00827657"/>
    <w:rsid w:val="00827799"/>
    <w:rsid w:val="00827990"/>
    <w:rsid w:val="00827F8D"/>
    <w:rsid w:val="0083004A"/>
    <w:rsid w:val="00830199"/>
    <w:rsid w:val="00830202"/>
    <w:rsid w:val="00830541"/>
    <w:rsid w:val="008305B6"/>
    <w:rsid w:val="00830782"/>
    <w:rsid w:val="00830D3E"/>
    <w:rsid w:val="00831002"/>
    <w:rsid w:val="0083106A"/>
    <w:rsid w:val="0083153D"/>
    <w:rsid w:val="008315BD"/>
    <w:rsid w:val="00831C62"/>
    <w:rsid w:val="00832087"/>
    <w:rsid w:val="00832108"/>
    <w:rsid w:val="008322D7"/>
    <w:rsid w:val="008322D8"/>
    <w:rsid w:val="00832501"/>
    <w:rsid w:val="00832575"/>
    <w:rsid w:val="00832A36"/>
    <w:rsid w:val="00832A61"/>
    <w:rsid w:val="00832B41"/>
    <w:rsid w:val="00832D6C"/>
    <w:rsid w:val="008334BD"/>
    <w:rsid w:val="008337F2"/>
    <w:rsid w:val="00833B8F"/>
    <w:rsid w:val="0083493F"/>
    <w:rsid w:val="0083497B"/>
    <w:rsid w:val="00834A4E"/>
    <w:rsid w:val="00834D87"/>
    <w:rsid w:val="00834DEC"/>
    <w:rsid w:val="00834EDA"/>
    <w:rsid w:val="00834FB0"/>
    <w:rsid w:val="00835363"/>
    <w:rsid w:val="008354DF"/>
    <w:rsid w:val="0083570C"/>
    <w:rsid w:val="00835A56"/>
    <w:rsid w:val="00835F34"/>
    <w:rsid w:val="00835F8D"/>
    <w:rsid w:val="008361AA"/>
    <w:rsid w:val="00836311"/>
    <w:rsid w:val="0083668C"/>
    <w:rsid w:val="008368B1"/>
    <w:rsid w:val="008368ED"/>
    <w:rsid w:val="00836B41"/>
    <w:rsid w:val="00836CEA"/>
    <w:rsid w:val="00836D67"/>
    <w:rsid w:val="00836DA4"/>
    <w:rsid w:val="00836E29"/>
    <w:rsid w:val="00836E72"/>
    <w:rsid w:val="00836EE3"/>
    <w:rsid w:val="00836FDB"/>
    <w:rsid w:val="00837118"/>
    <w:rsid w:val="0083730D"/>
    <w:rsid w:val="00837999"/>
    <w:rsid w:val="00837A43"/>
    <w:rsid w:val="00837BA0"/>
    <w:rsid w:val="00837D03"/>
    <w:rsid w:val="008401B4"/>
    <w:rsid w:val="0084035D"/>
    <w:rsid w:val="00840534"/>
    <w:rsid w:val="008406AF"/>
    <w:rsid w:val="00840939"/>
    <w:rsid w:val="00840951"/>
    <w:rsid w:val="00840DCD"/>
    <w:rsid w:val="00841143"/>
    <w:rsid w:val="0084159B"/>
    <w:rsid w:val="00841A51"/>
    <w:rsid w:val="00841CF7"/>
    <w:rsid w:val="00841FAF"/>
    <w:rsid w:val="0084223C"/>
    <w:rsid w:val="00842F62"/>
    <w:rsid w:val="00843226"/>
    <w:rsid w:val="00843591"/>
    <w:rsid w:val="00843665"/>
    <w:rsid w:val="00843754"/>
    <w:rsid w:val="0084472D"/>
    <w:rsid w:val="00844914"/>
    <w:rsid w:val="00844B5D"/>
    <w:rsid w:val="00844BD9"/>
    <w:rsid w:val="00844DA7"/>
    <w:rsid w:val="00844F5A"/>
    <w:rsid w:val="008455C5"/>
    <w:rsid w:val="008456F1"/>
    <w:rsid w:val="00845796"/>
    <w:rsid w:val="00845805"/>
    <w:rsid w:val="00845A12"/>
    <w:rsid w:val="00845AAD"/>
    <w:rsid w:val="00845B38"/>
    <w:rsid w:val="00845FF6"/>
    <w:rsid w:val="008463E0"/>
    <w:rsid w:val="008465C2"/>
    <w:rsid w:val="00846AAC"/>
    <w:rsid w:val="008471AD"/>
    <w:rsid w:val="008472A9"/>
    <w:rsid w:val="008472DB"/>
    <w:rsid w:val="00847307"/>
    <w:rsid w:val="008474A2"/>
    <w:rsid w:val="0084752A"/>
    <w:rsid w:val="0085082E"/>
    <w:rsid w:val="008509EB"/>
    <w:rsid w:val="00850F2A"/>
    <w:rsid w:val="00850F76"/>
    <w:rsid w:val="008512DB"/>
    <w:rsid w:val="00851459"/>
    <w:rsid w:val="008517D9"/>
    <w:rsid w:val="0085183A"/>
    <w:rsid w:val="00851A78"/>
    <w:rsid w:val="00851B8C"/>
    <w:rsid w:val="00851D2B"/>
    <w:rsid w:val="00851EB3"/>
    <w:rsid w:val="00851EDF"/>
    <w:rsid w:val="00851F68"/>
    <w:rsid w:val="00852878"/>
    <w:rsid w:val="00852E97"/>
    <w:rsid w:val="00853113"/>
    <w:rsid w:val="00853150"/>
    <w:rsid w:val="00854702"/>
    <w:rsid w:val="00854939"/>
    <w:rsid w:val="008549FC"/>
    <w:rsid w:val="00854B61"/>
    <w:rsid w:val="00854B91"/>
    <w:rsid w:val="008550A8"/>
    <w:rsid w:val="008557E4"/>
    <w:rsid w:val="00855849"/>
    <w:rsid w:val="008558C2"/>
    <w:rsid w:val="008558E4"/>
    <w:rsid w:val="008559E7"/>
    <w:rsid w:val="00856019"/>
    <w:rsid w:val="008563CB"/>
    <w:rsid w:val="00856CB5"/>
    <w:rsid w:val="00856ED6"/>
    <w:rsid w:val="00857079"/>
    <w:rsid w:val="00857203"/>
    <w:rsid w:val="0085726A"/>
    <w:rsid w:val="0085768B"/>
    <w:rsid w:val="0086001F"/>
    <w:rsid w:val="0086007A"/>
    <w:rsid w:val="008603E3"/>
    <w:rsid w:val="00860DC4"/>
    <w:rsid w:val="00861441"/>
    <w:rsid w:val="0086161F"/>
    <w:rsid w:val="0086171F"/>
    <w:rsid w:val="008617D7"/>
    <w:rsid w:val="00861B8F"/>
    <w:rsid w:val="00861D37"/>
    <w:rsid w:val="00861E1E"/>
    <w:rsid w:val="00861F2B"/>
    <w:rsid w:val="00861FA7"/>
    <w:rsid w:val="00862032"/>
    <w:rsid w:val="00862795"/>
    <w:rsid w:val="00863B3E"/>
    <w:rsid w:val="00863DCE"/>
    <w:rsid w:val="00864185"/>
    <w:rsid w:val="00864286"/>
    <w:rsid w:val="00864670"/>
    <w:rsid w:val="00864730"/>
    <w:rsid w:val="00864822"/>
    <w:rsid w:val="008648BD"/>
    <w:rsid w:val="008648FB"/>
    <w:rsid w:val="00864C17"/>
    <w:rsid w:val="00864E1A"/>
    <w:rsid w:val="00865565"/>
    <w:rsid w:val="00865736"/>
    <w:rsid w:val="00865813"/>
    <w:rsid w:val="008658F9"/>
    <w:rsid w:val="00865A6B"/>
    <w:rsid w:val="00865BAE"/>
    <w:rsid w:val="00866530"/>
    <w:rsid w:val="00866DDC"/>
    <w:rsid w:val="00866EBD"/>
    <w:rsid w:val="00867342"/>
    <w:rsid w:val="0086757F"/>
    <w:rsid w:val="00867613"/>
    <w:rsid w:val="00867720"/>
    <w:rsid w:val="00867BED"/>
    <w:rsid w:val="00867DEF"/>
    <w:rsid w:val="00870005"/>
    <w:rsid w:val="00870532"/>
    <w:rsid w:val="0087058C"/>
    <w:rsid w:val="008705BC"/>
    <w:rsid w:val="00870760"/>
    <w:rsid w:val="00870D5C"/>
    <w:rsid w:val="00871174"/>
    <w:rsid w:val="008711A1"/>
    <w:rsid w:val="00871A32"/>
    <w:rsid w:val="00871C01"/>
    <w:rsid w:val="00871D66"/>
    <w:rsid w:val="00871DF8"/>
    <w:rsid w:val="00872512"/>
    <w:rsid w:val="00872B43"/>
    <w:rsid w:val="00873003"/>
    <w:rsid w:val="0087327D"/>
    <w:rsid w:val="0087340E"/>
    <w:rsid w:val="00873465"/>
    <w:rsid w:val="00873660"/>
    <w:rsid w:val="008736D6"/>
    <w:rsid w:val="00873ADC"/>
    <w:rsid w:val="00874074"/>
    <w:rsid w:val="0087422E"/>
    <w:rsid w:val="00874518"/>
    <w:rsid w:val="00874979"/>
    <w:rsid w:val="00874D12"/>
    <w:rsid w:val="008750A9"/>
    <w:rsid w:val="0087537A"/>
    <w:rsid w:val="008754D6"/>
    <w:rsid w:val="008758A0"/>
    <w:rsid w:val="008758CB"/>
    <w:rsid w:val="00875D8C"/>
    <w:rsid w:val="00876117"/>
    <w:rsid w:val="00876258"/>
    <w:rsid w:val="00876319"/>
    <w:rsid w:val="0087636D"/>
    <w:rsid w:val="008763C9"/>
    <w:rsid w:val="00876423"/>
    <w:rsid w:val="0087647A"/>
    <w:rsid w:val="00876508"/>
    <w:rsid w:val="0087667C"/>
    <w:rsid w:val="00876864"/>
    <w:rsid w:val="00876C0F"/>
    <w:rsid w:val="00876F88"/>
    <w:rsid w:val="0087720B"/>
    <w:rsid w:val="008772EB"/>
    <w:rsid w:val="00877410"/>
    <w:rsid w:val="00877641"/>
    <w:rsid w:val="00877692"/>
    <w:rsid w:val="008776DF"/>
    <w:rsid w:val="00877BD3"/>
    <w:rsid w:val="00877D8E"/>
    <w:rsid w:val="00877E81"/>
    <w:rsid w:val="00880149"/>
    <w:rsid w:val="00880331"/>
    <w:rsid w:val="00880461"/>
    <w:rsid w:val="008804FA"/>
    <w:rsid w:val="00880580"/>
    <w:rsid w:val="008807F0"/>
    <w:rsid w:val="00880A2B"/>
    <w:rsid w:val="00880A8C"/>
    <w:rsid w:val="00880C5B"/>
    <w:rsid w:val="00880D46"/>
    <w:rsid w:val="00880F67"/>
    <w:rsid w:val="00881796"/>
    <w:rsid w:val="00881918"/>
    <w:rsid w:val="008820E4"/>
    <w:rsid w:val="00882409"/>
    <w:rsid w:val="00882A82"/>
    <w:rsid w:val="00883040"/>
    <w:rsid w:val="00883155"/>
    <w:rsid w:val="008831FE"/>
    <w:rsid w:val="00883205"/>
    <w:rsid w:val="00883231"/>
    <w:rsid w:val="008834A9"/>
    <w:rsid w:val="0088371A"/>
    <w:rsid w:val="00883867"/>
    <w:rsid w:val="00883DFF"/>
    <w:rsid w:val="00884304"/>
    <w:rsid w:val="008845F7"/>
    <w:rsid w:val="00884636"/>
    <w:rsid w:val="00884C8F"/>
    <w:rsid w:val="00884D69"/>
    <w:rsid w:val="0088503F"/>
    <w:rsid w:val="00885334"/>
    <w:rsid w:val="00885564"/>
    <w:rsid w:val="00885B8D"/>
    <w:rsid w:val="00885FCF"/>
    <w:rsid w:val="008860AD"/>
    <w:rsid w:val="008860D2"/>
    <w:rsid w:val="00886136"/>
    <w:rsid w:val="008869A5"/>
    <w:rsid w:val="00886AFB"/>
    <w:rsid w:val="008871F7"/>
    <w:rsid w:val="008872E3"/>
    <w:rsid w:val="00887518"/>
    <w:rsid w:val="00887970"/>
    <w:rsid w:val="00887A7B"/>
    <w:rsid w:val="00890211"/>
    <w:rsid w:val="0089074F"/>
    <w:rsid w:val="00890CF8"/>
    <w:rsid w:val="00890DA7"/>
    <w:rsid w:val="008910CB"/>
    <w:rsid w:val="0089207B"/>
    <w:rsid w:val="0089212D"/>
    <w:rsid w:val="00892214"/>
    <w:rsid w:val="00892901"/>
    <w:rsid w:val="00892BBB"/>
    <w:rsid w:val="00892DC0"/>
    <w:rsid w:val="0089320C"/>
    <w:rsid w:val="00893976"/>
    <w:rsid w:val="00893A7E"/>
    <w:rsid w:val="00893C22"/>
    <w:rsid w:val="008942AD"/>
    <w:rsid w:val="00894504"/>
    <w:rsid w:val="00894AB8"/>
    <w:rsid w:val="00894D3E"/>
    <w:rsid w:val="00894F03"/>
    <w:rsid w:val="00894F87"/>
    <w:rsid w:val="008951C4"/>
    <w:rsid w:val="008951E2"/>
    <w:rsid w:val="00895444"/>
    <w:rsid w:val="00895479"/>
    <w:rsid w:val="00895691"/>
    <w:rsid w:val="00895BC4"/>
    <w:rsid w:val="00895CE3"/>
    <w:rsid w:val="0089622A"/>
    <w:rsid w:val="0089638A"/>
    <w:rsid w:val="008964D0"/>
    <w:rsid w:val="008968E9"/>
    <w:rsid w:val="00896D51"/>
    <w:rsid w:val="00896E84"/>
    <w:rsid w:val="00896E98"/>
    <w:rsid w:val="00897019"/>
    <w:rsid w:val="00897590"/>
    <w:rsid w:val="00897969"/>
    <w:rsid w:val="00897B16"/>
    <w:rsid w:val="00897CD6"/>
    <w:rsid w:val="008A04EE"/>
    <w:rsid w:val="008A067C"/>
    <w:rsid w:val="008A0906"/>
    <w:rsid w:val="008A0A67"/>
    <w:rsid w:val="008A115B"/>
    <w:rsid w:val="008A12CF"/>
    <w:rsid w:val="008A14A5"/>
    <w:rsid w:val="008A14A9"/>
    <w:rsid w:val="008A14AB"/>
    <w:rsid w:val="008A16C2"/>
    <w:rsid w:val="008A178F"/>
    <w:rsid w:val="008A1874"/>
    <w:rsid w:val="008A198F"/>
    <w:rsid w:val="008A1A74"/>
    <w:rsid w:val="008A1BFB"/>
    <w:rsid w:val="008A20A7"/>
    <w:rsid w:val="008A2272"/>
    <w:rsid w:val="008A26F5"/>
    <w:rsid w:val="008A2B48"/>
    <w:rsid w:val="008A2F40"/>
    <w:rsid w:val="008A3657"/>
    <w:rsid w:val="008A38BB"/>
    <w:rsid w:val="008A39DC"/>
    <w:rsid w:val="008A3B24"/>
    <w:rsid w:val="008A3BFA"/>
    <w:rsid w:val="008A4960"/>
    <w:rsid w:val="008A4E84"/>
    <w:rsid w:val="008A519C"/>
    <w:rsid w:val="008A5218"/>
    <w:rsid w:val="008A533A"/>
    <w:rsid w:val="008A53AB"/>
    <w:rsid w:val="008A5781"/>
    <w:rsid w:val="008A5881"/>
    <w:rsid w:val="008A5B6E"/>
    <w:rsid w:val="008A69FB"/>
    <w:rsid w:val="008A6CFA"/>
    <w:rsid w:val="008A6D5B"/>
    <w:rsid w:val="008A70BD"/>
    <w:rsid w:val="008A72B6"/>
    <w:rsid w:val="008B02DF"/>
    <w:rsid w:val="008B0413"/>
    <w:rsid w:val="008B0651"/>
    <w:rsid w:val="008B0699"/>
    <w:rsid w:val="008B0853"/>
    <w:rsid w:val="008B1292"/>
    <w:rsid w:val="008B13E2"/>
    <w:rsid w:val="008B154B"/>
    <w:rsid w:val="008B158A"/>
    <w:rsid w:val="008B16D8"/>
    <w:rsid w:val="008B18EE"/>
    <w:rsid w:val="008B1C88"/>
    <w:rsid w:val="008B1C8F"/>
    <w:rsid w:val="008B1DA9"/>
    <w:rsid w:val="008B1F68"/>
    <w:rsid w:val="008B2067"/>
    <w:rsid w:val="008B20A2"/>
    <w:rsid w:val="008B2124"/>
    <w:rsid w:val="008B26A2"/>
    <w:rsid w:val="008B2AA3"/>
    <w:rsid w:val="008B2CD6"/>
    <w:rsid w:val="008B31CC"/>
    <w:rsid w:val="008B36D9"/>
    <w:rsid w:val="008B3745"/>
    <w:rsid w:val="008B3A19"/>
    <w:rsid w:val="008B401F"/>
    <w:rsid w:val="008B441C"/>
    <w:rsid w:val="008B458E"/>
    <w:rsid w:val="008B4649"/>
    <w:rsid w:val="008B481D"/>
    <w:rsid w:val="008B4E96"/>
    <w:rsid w:val="008B4F0B"/>
    <w:rsid w:val="008B541B"/>
    <w:rsid w:val="008B6272"/>
    <w:rsid w:val="008B639B"/>
    <w:rsid w:val="008B654E"/>
    <w:rsid w:val="008B6679"/>
    <w:rsid w:val="008B6750"/>
    <w:rsid w:val="008B6941"/>
    <w:rsid w:val="008B6F51"/>
    <w:rsid w:val="008B7715"/>
    <w:rsid w:val="008B797E"/>
    <w:rsid w:val="008B7AB3"/>
    <w:rsid w:val="008B7ED5"/>
    <w:rsid w:val="008B7F03"/>
    <w:rsid w:val="008C0080"/>
    <w:rsid w:val="008C0147"/>
    <w:rsid w:val="008C02B7"/>
    <w:rsid w:val="008C0651"/>
    <w:rsid w:val="008C0821"/>
    <w:rsid w:val="008C09D7"/>
    <w:rsid w:val="008C0ECF"/>
    <w:rsid w:val="008C1043"/>
    <w:rsid w:val="008C12CD"/>
    <w:rsid w:val="008C179B"/>
    <w:rsid w:val="008C185F"/>
    <w:rsid w:val="008C1B33"/>
    <w:rsid w:val="008C1BAE"/>
    <w:rsid w:val="008C1BCB"/>
    <w:rsid w:val="008C1ECC"/>
    <w:rsid w:val="008C2118"/>
    <w:rsid w:val="008C301C"/>
    <w:rsid w:val="008C3102"/>
    <w:rsid w:val="008C32F5"/>
    <w:rsid w:val="008C34CF"/>
    <w:rsid w:val="008C39C3"/>
    <w:rsid w:val="008C3A3C"/>
    <w:rsid w:val="008C3D37"/>
    <w:rsid w:val="008C404B"/>
    <w:rsid w:val="008C424D"/>
    <w:rsid w:val="008C43A3"/>
    <w:rsid w:val="008C43D8"/>
    <w:rsid w:val="008C4407"/>
    <w:rsid w:val="008C4895"/>
    <w:rsid w:val="008C524A"/>
    <w:rsid w:val="008C5270"/>
    <w:rsid w:val="008C5347"/>
    <w:rsid w:val="008C5836"/>
    <w:rsid w:val="008C5866"/>
    <w:rsid w:val="008C5B2D"/>
    <w:rsid w:val="008C6370"/>
    <w:rsid w:val="008C6456"/>
    <w:rsid w:val="008C6577"/>
    <w:rsid w:val="008C66EE"/>
    <w:rsid w:val="008C677F"/>
    <w:rsid w:val="008C6B41"/>
    <w:rsid w:val="008C6BFC"/>
    <w:rsid w:val="008C6CD1"/>
    <w:rsid w:val="008C77D5"/>
    <w:rsid w:val="008C7927"/>
    <w:rsid w:val="008C7A96"/>
    <w:rsid w:val="008C7CA0"/>
    <w:rsid w:val="008D0075"/>
    <w:rsid w:val="008D065B"/>
    <w:rsid w:val="008D0E90"/>
    <w:rsid w:val="008D14FA"/>
    <w:rsid w:val="008D17AE"/>
    <w:rsid w:val="008D2149"/>
    <w:rsid w:val="008D21EE"/>
    <w:rsid w:val="008D22BE"/>
    <w:rsid w:val="008D2B44"/>
    <w:rsid w:val="008D2DF7"/>
    <w:rsid w:val="008D2F33"/>
    <w:rsid w:val="008D2F74"/>
    <w:rsid w:val="008D2FB3"/>
    <w:rsid w:val="008D33ED"/>
    <w:rsid w:val="008D355E"/>
    <w:rsid w:val="008D371D"/>
    <w:rsid w:val="008D3D1F"/>
    <w:rsid w:val="008D3D56"/>
    <w:rsid w:val="008D3E02"/>
    <w:rsid w:val="008D3F2A"/>
    <w:rsid w:val="008D3FCE"/>
    <w:rsid w:val="008D430E"/>
    <w:rsid w:val="008D43BA"/>
    <w:rsid w:val="008D4E45"/>
    <w:rsid w:val="008D4F33"/>
    <w:rsid w:val="008D53A9"/>
    <w:rsid w:val="008D5624"/>
    <w:rsid w:val="008D588C"/>
    <w:rsid w:val="008D5917"/>
    <w:rsid w:val="008D5DCF"/>
    <w:rsid w:val="008D5E35"/>
    <w:rsid w:val="008D5F97"/>
    <w:rsid w:val="008D6052"/>
    <w:rsid w:val="008D61E2"/>
    <w:rsid w:val="008D6711"/>
    <w:rsid w:val="008D6870"/>
    <w:rsid w:val="008D6973"/>
    <w:rsid w:val="008D69AE"/>
    <w:rsid w:val="008D6CA3"/>
    <w:rsid w:val="008D7007"/>
    <w:rsid w:val="008D70EC"/>
    <w:rsid w:val="008D746D"/>
    <w:rsid w:val="008D74B6"/>
    <w:rsid w:val="008D76F4"/>
    <w:rsid w:val="008D7753"/>
    <w:rsid w:val="008D78E3"/>
    <w:rsid w:val="008D78EB"/>
    <w:rsid w:val="008D7E6F"/>
    <w:rsid w:val="008E0142"/>
    <w:rsid w:val="008E0388"/>
    <w:rsid w:val="008E0DBC"/>
    <w:rsid w:val="008E0E2A"/>
    <w:rsid w:val="008E179D"/>
    <w:rsid w:val="008E1B3A"/>
    <w:rsid w:val="008E2952"/>
    <w:rsid w:val="008E3105"/>
    <w:rsid w:val="008E3277"/>
    <w:rsid w:val="008E3450"/>
    <w:rsid w:val="008E34DE"/>
    <w:rsid w:val="008E3BDB"/>
    <w:rsid w:val="008E3F9C"/>
    <w:rsid w:val="008E4869"/>
    <w:rsid w:val="008E488E"/>
    <w:rsid w:val="008E49D8"/>
    <w:rsid w:val="008E4BE5"/>
    <w:rsid w:val="008E4D06"/>
    <w:rsid w:val="008E5086"/>
    <w:rsid w:val="008E550A"/>
    <w:rsid w:val="008E56D5"/>
    <w:rsid w:val="008E5A2E"/>
    <w:rsid w:val="008E5ABE"/>
    <w:rsid w:val="008E5B62"/>
    <w:rsid w:val="008E5EB0"/>
    <w:rsid w:val="008E63FE"/>
    <w:rsid w:val="008E68BE"/>
    <w:rsid w:val="008E737F"/>
    <w:rsid w:val="008E78D5"/>
    <w:rsid w:val="008E7AC4"/>
    <w:rsid w:val="008E7C26"/>
    <w:rsid w:val="008E7D62"/>
    <w:rsid w:val="008F0396"/>
    <w:rsid w:val="008F0961"/>
    <w:rsid w:val="008F0C63"/>
    <w:rsid w:val="008F1050"/>
    <w:rsid w:val="008F1160"/>
    <w:rsid w:val="008F1774"/>
    <w:rsid w:val="008F18BD"/>
    <w:rsid w:val="008F18F2"/>
    <w:rsid w:val="008F2137"/>
    <w:rsid w:val="008F21D4"/>
    <w:rsid w:val="008F2433"/>
    <w:rsid w:val="008F2464"/>
    <w:rsid w:val="008F24AF"/>
    <w:rsid w:val="008F2524"/>
    <w:rsid w:val="008F2838"/>
    <w:rsid w:val="008F2AB8"/>
    <w:rsid w:val="008F2D23"/>
    <w:rsid w:val="008F2F1B"/>
    <w:rsid w:val="008F2FE2"/>
    <w:rsid w:val="008F31D4"/>
    <w:rsid w:val="008F361E"/>
    <w:rsid w:val="008F3A02"/>
    <w:rsid w:val="008F427C"/>
    <w:rsid w:val="008F42EF"/>
    <w:rsid w:val="008F45DD"/>
    <w:rsid w:val="008F464B"/>
    <w:rsid w:val="008F4A63"/>
    <w:rsid w:val="008F4BAE"/>
    <w:rsid w:val="008F4C40"/>
    <w:rsid w:val="008F4EF0"/>
    <w:rsid w:val="008F53AB"/>
    <w:rsid w:val="008F56F4"/>
    <w:rsid w:val="008F5D2B"/>
    <w:rsid w:val="008F5D2C"/>
    <w:rsid w:val="008F5EE9"/>
    <w:rsid w:val="008F5F75"/>
    <w:rsid w:val="008F5FD6"/>
    <w:rsid w:val="008F61D6"/>
    <w:rsid w:val="008F666C"/>
    <w:rsid w:val="008F6710"/>
    <w:rsid w:val="008F68C4"/>
    <w:rsid w:val="008F68F0"/>
    <w:rsid w:val="008F68FD"/>
    <w:rsid w:val="008F6C15"/>
    <w:rsid w:val="008F6E4A"/>
    <w:rsid w:val="008F6E7D"/>
    <w:rsid w:val="008F70CA"/>
    <w:rsid w:val="008F7207"/>
    <w:rsid w:val="008F72A6"/>
    <w:rsid w:val="008F76AB"/>
    <w:rsid w:val="008F7823"/>
    <w:rsid w:val="008F7B8B"/>
    <w:rsid w:val="008F7DEB"/>
    <w:rsid w:val="008F7F19"/>
    <w:rsid w:val="009004A3"/>
    <w:rsid w:val="009004C2"/>
    <w:rsid w:val="0090078E"/>
    <w:rsid w:val="00900947"/>
    <w:rsid w:val="00900ADD"/>
    <w:rsid w:val="0090149B"/>
    <w:rsid w:val="00901868"/>
    <w:rsid w:val="009019A5"/>
    <w:rsid w:val="00901FD1"/>
    <w:rsid w:val="0090226B"/>
    <w:rsid w:val="009022F2"/>
    <w:rsid w:val="00902BAB"/>
    <w:rsid w:val="00902F99"/>
    <w:rsid w:val="0090341E"/>
    <w:rsid w:val="00903536"/>
    <w:rsid w:val="009037BF"/>
    <w:rsid w:val="009037E5"/>
    <w:rsid w:val="00903850"/>
    <w:rsid w:val="00903C94"/>
    <w:rsid w:val="00903CA7"/>
    <w:rsid w:val="00904055"/>
    <w:rsid w:val="009041A8"/>
    <w:rsid w:val="009047E7"/>
    <w:rsid w:val="00904D01"/>
    <w:rsid w:val="00904DFA"/>
    <w:rsid w:val="00904F0B"/>
    <w:rsid w:val="00905098"/>
    <w:rsid w:val="00905417"/>
    <w:rsid w:val="00905635"/>
    <w:rsid w:val="0090576E"/>
    <w:rsid w:val="00905859"/>
    <w:rsid w:val="009059C0"/>
    <w:rsid w:val="00905C3F"/>
    <w:rsid w:val="00905DFC"/>
    <w:rsid w:val="00905F56"/>
    <w:rsid w:val="00905FB2"/>
    <w:rsid w:val="0090637C"/>
    <w:rsid w:val="00906460"/>
    <w:rsid w:val="009064F4"/>
    <w:rsid w:val="00906B6E"/>
    <w:rsid w:val="00906CC0"/>
    <w:rsid w:val="00906F8B"/>
    <w:rsid w:val="00907230"/>
    <w:rsid w:val="0090779F"/>
    <w:rsid w:val="00907D58"/>
    <w:rsid w:val="009103F1"/>
    <w:rsid w:val="0091073D"/>
    <w:rsid w:val="009108A1"/>
    <w:rsid w:val="00910EE3"/>
    <w:rsid w:val="00911338"/>
    <w:rsid w:val="0091139C"/>
    <w:rsid w:val="009118A1"/>
    <w:rsid w:val="00911DE3"/>
    <w:rsid w:val="00911F69"/>
    <w:rsid w:val="00912106"/>
    <w:rsid w:val="009121CC"/>
    <w:rsid w:val="00912663"/>
    <w:rsid w:val="00912F95"/>
    <w:rsid w:val="009134D9"/>
    <w:rsid w:val="009135F9"/>
    <w:rsid w:val="00913A68"/>
    <w:rsid w:val="00913A8E"/>
    <w:rsid w:val="00913F90"/>
    <w:rsid w:val="0091418F"/>
    <w:rsid w:val="00914A66"/>
    <w:rsid w:val="00914F01"/>
    <w:rsid w:val="00915386"/>
    <w:rsid w:val="009155F3"/>
    <w:rsid w:val="009158D1"/>
    <w:rsid w:val="00915945"/>
    <w:rsid w:val="00915C0A"/>
    <w:rsid w:val="00915EEB"/>
    <w:rsid w:val="00915F81"/>
    <w:rsid w:val="009160C8"/>
    <w:rsid w:val="0091633E"/>
    <w:rsid w:val="009167EF"/>
    <w:rsid w:val="0091698F"/>
    <w:rsid w:val="00916BFD"/>
    <w:rsid w:val="00916C44"/>
    <w:rsid w:val="00916CDF"/>
    <w:rsid w:val="00916DA4"/>
    <w:rsid w:val="00917203"/>
    <w:rsid w:val="0091746F"/>
    <w:rsid w:val="009174DE"/>
    <w:rsid w:val="0091786F"/>
    <w:rsid w:val="00917F01"/>
    <w:rsid w:val="00917F40"/>
    <w:rsid w:val="00920155"/>
    <w:rsid w:val="00920670"/>
    <w:rsid w:val="009206DD"/>
    <w:rsid w:val="0092096C"/>
    <w:rsid w:val="00920D84"/>
    <w:rsid w:val="00920F7B"/>
    <w:rsid w:val="00921216"/>
    <w:rsid w:val="0092162D"/>
    <w:rsid w:val="0092167E"/>
    <w:rsid w:val="00921BC5"/>
    <w:rsid w:val="00921F1F"/>
    <w:rsid w:val="00922225"/>
    <w:rsid w:val="00922762"/>
    <w:rsid w:val="00922BEC"/>
    <w:rsid w:val="009239B0"/>
    <w:rsid w:val="00923CF2"/>
    <w:rsid w:val="00923D98"/>
    <w:rsid w:val="00924215"/>
    <w:rsid w:val="009244AC"/>
    <w:rsid w:val="00924750"/>
    <w:rsid w:val="009247C2"/>
    <w:rsid w:val="00924932"/>
    <w:rsid w:val="00924AD7"/>
    <w:rsid w:val="00924E37"/>
    <w:rsid w:val="00924E8E"/>
    <w:rsid w:val="0092524C"/>
    <w:rsid w:val="009254DE"/>
    <w:rsid w:val="00925621"/>
    <w:rsid w:val="0092587F"/>
    <w:rsid w:val="00925906"/>
    <w:rsid w:val="00925A34"/>
    <w:rsid w:val="00925B95"/>
    <w:rsid w:val="00925F04"/>
    <w:rsid w:val="009261DF"/>
    <w:rsid w:val="00926618"/>
    <w:rsid w:val="0092663A"/>
    <w:rsid w:val="00926881"/>
    <w:rsid w:val="0092698B"/>
    <w:rsid w:val="00926E2A"/>
    <w:rsid w:val="00926FB4"/>
    <w:rsid w:val="0092729D"/>
    <w:rsid w:val="00927358"/>
    <w:rsid w:val="00927903"/>
    <w:rsid w:val="00927B58"/>
    <w:rsid w:val="00927EB5"/>
    <w:rsid w:val="00927F79"/>
    <w:rsid w:val="009309BF"/>
    <w:rsid w:val="00930DDC"/>
    <w:rsid w:val="0093129D"/>
    <w:rsid w:val="0093137B"/>
    <w:rsid w:val="00931783"/>
    <w:rsid w:val="00931BB7"/>
    <w:rsid w:val="00931E37"/>
    <w:rsid w:val="009321A6"/>
    <w:rsid w:val="0093299B"/>
    <w:rsid w:val="00932A53"/>
    <w:rsid w:val="00932F0A"/>
    <w:rsid w:val="00933239"/>
    <w:rsid w:val="00933496"/>
    <w:rsid w:val="0093367C"/>
    <w:rsid w:val="0093372F"/>
    <w:rsid w:val="009339FA"/>
    <w:rsid w:val="00933D41"/>
    <w:rsid w:val="00933E27"/>
    <w:rsid w:val="00933F9A"/>
    <w:rsid w:val="00934281"/>
    <w:rsid w:val="0093438B"/>
    <w:rsid w:val="00934918"/>
    <w:rsid w:val="0093491C"/>
    <w:rsid w:val="00934C96"/>
    <w:rsid w:val="00934DBF"/>
    <w:rsid w:val="00935105"/>
    <w:rsid w:val="00935220"/>
    <w:rsid w:val="00935ADE"/>
    <w:rsid w:val="00935B2A"/>
    <w:rsid w:val="0093635C"/>
    <w:rsid w:val="009367EC"/>
    <w:rsid w:val="00936809"/>
    <w:rsid w:val="00936C40"/>
    <w:rsid w:val="00936C44"/>
    <w:rsid w:val="00937050"/>
    <w:rsid w:val="009370EF"/>
    <w:rsid w:val="00937EB4"/>
    <w:rsid w:val="009402C4"/>
    <w:rsid w:val="0094118C"/>
    <w:rsid w:val="00941330"/>
    <w:rsid w:val="009414C7"/>
    <w:rsid w:val="009414CF"/>
    <w:rsid w:val="0094173F"/>
    <w:rsid w:val="00941CBD"/>
    <w:rsid w:val="00941F5A"/>
    <w:rsid w:val="00942423"/>
    <w:rsid w:val="00942715"/>
    <w:rsid w:val="00942899"/>
    <w:rsid w:val="009429D0"/>
    <w:rsid w:val="00942DFD"/>
    <w:rsid w:val="00942FA7"/>
    <w:rsid w:val="009432D9"/>
    <w:rsid w:val="00943325"/>
    <w:rsid w:val="0094380E"/>
    <w:rsid w:val="00943C05"/>
    <w:rsid w:val="00944798"/>
    <w:rsid w:val="00944962"/>
    <w:rsid w:val="009457B3"/>
    <w:rsid w:val="009457FD"/>
    <w:rsid w:val="00945842"/>
    <w:rsid w:val="009459E6"/>
    <w:rsid w:val="00945A3D"/>
    <w:rsid w:val="00946052"/>
    <w:rsid w:val="009460BD"/>
    <w:rsid w:val="009461A9"/>
    <w:rsid w:val="009462E3"/>
    <w:rsid w:val="00946482"/>
    <w:rsid w:val="009464C9"/>
    <w:rsid w:val="00946584"/>
    <w:rsid w:val="00946856"/>
    <w:rsid w:val="009468DE"/>
    <w:rsid w:val="00946905"/>
    <w:rsid w:val="00946965"/>
    <w:rsid w:val="0094716E"/>
    <w:rsid w:val="0094762D"/>
    <w:rsid w:val="00947678"/>
    <w:rsid w:val="00947682"/>
    <w:rsid w:val="00947847"/>
    <w:rsid w:val="00947B0C"/>
    <w:rsid w:val="00947B46"/>
    <w:rsid w:val="00947C10"/>
    <w:rsid w:val="00947D50"/>
    <w:rsid w:val="00950065"/>
    <w:rsid w:val="00950699"/>
    <w:rsid w:val="009506EE"/>
    <w:rsid w:val="00950A00"/>
    <w:rsid w:val="00951347"/>
    <w:rsid w:val="00951375"/>
    <w:rsid w:val="0095162B"/>
    <w:rsid w:val="009516C6"/>
    <w:rsid w:val="00951864"/>
    <w:rsid w:val="00951A53"/>
    <w:rsid w:val="00951AF0"/>
    <w:rsid w:val="00951E79"/>
    <w:rsid w:val="00951EDC"/>
    <w:rsid w:val="0095221B"/>
    <w:rsid w:val="00952382"/>
    <w:rsid w:val="009525D3"/>
    <w:rsid w:val="00952770"/>
    <w:rsid w:val="00952777"/>
    <w:rsid w:val="009530C5"/>
    <w:rsid w:val="009531D3"/>
    <w:rsid w:val="009535BB"/>
    <w:rsid w:val="00953619"/>
    <w:rsid w:val="0095376E"/>
    <w:rsid w:val="009538C2"/>
    <w:rsid w:val="009538E2"/>
    <w:rsid w:val="0095397E"/>
    <w:rsid w:val="00953A0E"/>
    <w:rsid w:val="00953A6C"/>
    <w:rsid w:val="00953CCF"/>
    <w:rsid w:val="00953D42"/>
    <w:rsid w:val="0095448E"/>
    <w:rsid w:val="009548CB"/>
    <w:rsid w:val="00954939"/>
    <w:rsid w:val="00954BDE"/>
    <w:rsid w:val="00954CDA"/>
    <w:rsid w:val="00954CEA"/>
    <w:rsid w:val="00954D80"/>
    <w:rsid w:val="00955006"/>
    <w:rsid w:val="009553C2"/>
    <w:rsid w:val="00955521"/>
    <w:rsid w:val="00955C8B"/>
    <w:rsid w:val="00956387"/>
    <w:rsid w:val="0095658D"/>
    <w:rsid w:val="009566BB"/>
    <w:rsid w:val="0095678D"/>
    <w:rsid w:val="009569A3"/>
    <w:rsid w:val="00956BCD"/>
    <w:rsid w:val="00956BF3"/>
    <w:rsid w:val="00956D25"/>
    <w:rsid w:val="00956E4E"/>
    <w:rsid w:val="00956EA5"/>
    <w:rsid w:val="00957391"/>
    <w:rsid w:val="009573E1"/>
    <w:rsid w:val="0095785F"/>
    <w:rsid w:val="00957924"/>
    <w:rsid w:val="00957D1C"/>
    <w:rsid w:val="009604BD"/>
    <w:rsid w:val="00960547"/>
    <w:rsid w:val="00960837"/>
    <w:rsid w:val="00960953"/>
    <w:rsid w:val="00960BB5"/>
    <w:rsid w:val="00960BD6"/>
    <w:rsid w:val="00960EC4"/>
    <w:rsid w:val="00961449"/>
    <w:rsid w:val="00961955"/>
    <w:rsid w:val="009619DA"/>
    <w:rsid w:val="00961B2F"/>
    <w:rsid w:val="00962258"/>
    <w:rsid w:val="00962EE9"/>
    <w:rsid w:val="0096310B"/>
    <w:rsid w:val="009637D6"/>
    <w:rsid w:val="009638E8"/>
    <w:rsid w:val="00963A98"/>
    <w:rsid w:val="009640D0"/>
    <w:rsid w:val="009644A7"/>
    <w:rsid w:val="00964598"/>
    <w:rsid w:val="00964601"/>
    <w:rsid w:val="009646FC"/>
    <w:rsid w:val="00964859"/>
    <w:rsid w:val="00964890"/>
    <w:rsid w:val="00964A03"/>
    <w:rsid w:val="00964B48"/>
    <w:rsid w:val="00964E6F"/>
    <w:rsid w:val="00964EA5"/>
    <w:rsid w:val="0096531B"/>
    <w:rsid w:val="00965435"/>
    <w:rsid w:val="00965A49"/>
    <w:rsid w:val="00965D08"/>
    <w:rsid w:val="00966168"/>
    <w:rsid w:val="0096629A"/>
    <w:rsid w:val="0096634F"/>
    <w:rsid w:val="00966393"/>
    <w:rsid w:val="009669B8"/>
    <w:rsid w:val="00967136"/>
    <w:rsid w:val="00967425"/>
    <w:rsid w:val="00967508"/>
    <w:rsid w:val="0096753C"/>
    <w:rsid w:val="009676BB"/>
    <w:rsid w:val="00967A1A"/>
    <w:rsid w:val="00967A53"/>
    <w:rsid w:val="00967F79"/>
    <w:rsid w:val="009700B8"/>
    <w:rsid w:val="00970163"/>
    <w:rsid w:val="00970B9A"/>
    <w:rsid w:val="00970BF0"/>
    <w:rsid w:val="00971072"/>
    <w:rsid w:val="0097113A"/>
    <w:rsid w:val="00971152"/>
    <w:rsid w:val="0097117B"/>
    <w:rsid w:val="00971751"/>
    <w:rsid w:val="00971774"/>
    <w:rsid w:val="0097178E"/>
    <w:rsid w:val="00971DFF"/>
    <w:rsid w:val="00972C50"/>
    <w:rsid w:val="00972C60"/>
    <w:rsid w:val="00972D81"/>
    <w:rsid w:val="00972F39"/>
    <w:rsid w:val="009730EC"/>
    <w:rsid w:val="0097317F"/>
    <w:rsid w:val="00973231"/>
    <w:rsid w:val="009732D6"/>
    <w:rsid w:val="0097337D"/>
    <w:rsid w:val="009733E3"/>
    <w:rsid w:val="0097347C"/>
    <w:rsid w:val="0097388B"/>
    <w:rsid w:val="00973AA1"/>
    <w:rsid w:val="00973C3C"/>
    <w:rsid w:val="00973C6E"/>
    <w:rsid w:val="009742B9"/>
    <w:rsid w:val="0097430B"/>
    <w:rsid w:val="00974395"/>
    <w:rsid w:val="00974961"/>
    <w:rsid w:val="00974B84"/>
    <w:rsid w:val="00974CA6"/>
    <w:rsid w:val="00974DBB"/>
    <w:rsid w:val="00975366"/>
    <w:rsid w:val="0097560A"/>
    <w:rsid w:val="0097561A"/>
    <w:rsid w:val="00975767"/>
    <w:rsid w:val="00975900"/>
    <w:rsid w:val="00975A68"/>
    <w:rsid w:val="00975A91"/>
    <w:rsid w:val="009760A0"/>
    <w:rsid w:val="00976455"/>
    <w:rsid w:val="0097655B"/>
    <w:rsid w:val="00976B4E"/>
    <w:rsid w:val="00976E3F"/>
    <w:rsid w:val="00976EC1"/>
    <w:rsid w:val="009771AE"/>
    <w:rsid w:val="009773C7"/>
    <w:rsid w:val="00977507"/>
    <w:rsid w:val="0097763C"/>
    <w:rsid w:val="009777A4"/>
    <w:rsid w:val="009778ED"/>
    <w:rsid w:val="00977A52"/>
    <w:rsid w:val="00977DF8"/>
    <w:rsid w:val="00977E2A"/>
    <w:rsid w:val="00977EAE"/>
    <w:rsid w:val="009805E0"/>
    <w:rsid w:val="00980AB7"/>
    <w:rsid w:val="009810C4"/>
    <w:rsid w:val="009810E7"/>
    <w:rsid w:val="0098163A"/>
    <w:rsid w:val="00981D54"/>
    <w:rsid w:val="00981F8B"/>
    <w:rsid w:val="00982405"/>
    <w:rsid w:val="009824BC"/>
    <w:rsid w:val="009824D9"/>
    <w:rsid w:val="00982945"/>
    <w:rsid w:val="00982B37"/>
    <w:rsid w:val="00982B39"/>
    <w:rsid w:val="009836C6"/>
    <w:rsid w:val="00983B84"/>
    <w:rsid w:val="00983B9E"/>
    <w:rsid w:val="00983C94"/>
    <w:rsid w:val="00984412"/>
    <w:rsid w:val="00984659"/>
    <w:rsid w:val="009846AC"/>
    <w:rsid w:val="00984F6E"/>
    <w:rsid w:val="00985E26"/>
    <w:rsid w:val="0098615E"/>
    <w:rsid w:val="00986167"/>
    <w:rsid w:val="009867E4"/>
    <w:rsid w:val="00986A16"/>
    <w:rsid w:val="00986A79"/>
    <w:rsid w:val="00986C3C"/>
    <w:rsid w:val="009871D8"/>
    <w:rsid w:val="00987415"/>
    <w:rsid w:val="009875AD"/>
    <w:rsid w:val="009876B0"/>
    <w:rsid w:val="00987BAD"/>
    <w:rsid w:val="00987CC5"/>
    <w:rsid w:val="009905BE"/>
    <w:rsid w:val="00990701"/>
    <w:rsid w:val="00990B2A"/>
    <w:rsid w:val="00990B66"/>
    <w:rsid w:val="00990DE4"/>
    <w:rsid w:val="00990EBD"/>
    <w:rsid w:val="00991149"/>
    <w:rsid w:val="0099192B"/>
    <w:rsid w:val="00991DD0"/>
    <w:rsid w:val="00991EF7"/>
    <w:rsid w:val="009920A6"/>
    <w:rsid w:val="00992101"/>
    <w:rsid w:val="009921E9"/>
    <w:rsid w:val="009924B8"/>
    <w:rsid w:val="00992669"/>
    <w:rsid w:val="009928EB"/>
    <w:rsid w:val="00992B7A"/>
    <w:rsid w:val="00992CFD"/>
    <w:rsid w:val="00992ECC"/>
    <w:rsid w:val="00993012"/>
    <w:rsid w:val="00993106"/>
    <w:rsid w:val="0099377E"/>
    <w:rsid w:val="009938B1"/>
    <w:rsid w:val="00993B2F"/>
    <w:rsid w:val="00993BB2"/>
    <w:rsid w:val="00993FC9"/>
    <w:rsid w:val="0099449A"/>
    <w:rsid w:val="009944B4"/>
    <w:rsid w:val="00994615"/>
    <w:rsid w:val="00994B27"/>
    <w:rsid w:val="0099504E"/>
    <w:rsid w:val="009953FA"/>
    <w:rsid w:val="009958B8"/>
    <w:rsid w:val="00995A83"/>
    <w:rsid w:val="00995C45"/>
    <w:rsid w:val="009964B9"/>
    <w:rsid w:val="00996A9F"/>
    <w:rsid w:val="00996CC3"/>
    <w:rsid w:val="00996EFF"/>
    <w:rsid w:val="009976F5"/>
    <w:rsid w:val="009977D3"/>
    <w:rsid w:val="00997A41"/>
    <w:rsid w:val="00997C41"/>
    <w:rsid w:val="00997CE4"/>
    <w:rsid w:val="00997E20"/>
    <w:rsid w:val="00997EB1"/>
    <w:rsid w:val="009A011C"/>
    <w:rsid w:val="009A05E2"/>
    <w:rsid w:val="009A0666"/>
    <w:rsid w:val="009A0907"/>
    <w:rsid w:val="009A09CD"/>
    <w:rsid w:val="009A1285"/>
    <w:rsid w:val="009A1717"/>
    <w:rsid w:val="009A189C"/>
    <w:rsid w:val="009A18B4"/>
    <w:rsid w:val="009A19F6"/>
    <w:rsid w:val="009A1A08"/>
    <w:rsid w:val="009A1B9E"/>
    <w:rsid w:val="009A21E2"/>
    <w:rsid w:val="009A2211"/>
    <w:rsid w:val="009A225B"/>
    <w:rsid w:val="009A259A"/>
    <w:rsid w:val="009A2718"/>
    <w:rsid w:val="009A2DC4"/>
    <w:rsid w:val="009A2FBF"/>
    <w:rsid w:val="009A3382"/>
    <w:rsid w:val="009A3D9A"/>
    <w:rsid w:val="009A3E7A"/>
    <w:rsid w:val="009A4345"/>
    <w:rsid w:val="009A46FA"/>
    <w:rsid w:val="009A4BF5"/>
    <w:rsid w:val="009A4CFF"/>
    <w:rsid w:val="009A4E00"/>
    <w:rsid w:val="009A5470"/>
    <w:rsid w:val="009A560C"/>
    <w:rsid w:val="009A563A"/>
    <w:rsid w:val="009A5951"/>
    <w:rsid w:val="009A5AB1"/>
    <w:rsid w:val="009A5B77"/>
    <w:rsid w:val="009A5BD0"/>
    <w:rsid w:val="009A5FEE"/>
    <w:rsid w:val="009A610F"/>
    <w:rsid w:val="009A6215"/>
    <w:rsid w:val="009A63A6"/>
    <w:rsid w:val="009A6683"/>
    <w:rsid w:val="009A68C3"/>
    <w:rsid w:val="009A68C9"/>
    <w:rsid w:val="009A690D"/>
    <w:rsid w:val="009A6E22"/>
    <w:rsid w:val="009A7B46"/>
    <w:rsid w:val="009B0495"/>
    <w:rsid w:val="009B05B0"/>
    <w:rsid w:val="009B0648"/>
    <w:rsid w:val="009B07BD"/>
    <w:rsid w:val="009B0D97"/>
    <w:rsid w:val="009B0E75"/>
    <w:rsid w:val="009B10D5"/>
    <w:rsid w:val="009B1557"/>
    <w:rsid w:val="009B1886"/>
    <w:rsid w:val="009B18BC"/>
    <w:rsid w:val="009B20B5"/>
    <w:rsid w:val="009B23CD"/>
    <w:rsid w:val="009B245D"/>
    <w:rsid w:val="009B2496"/>
    <w:rsid w:val="009B2910"/>
    <w:rsid w:val="009B2D68"/>
    <w:rsid w:val="009B2F19"/>
    <w:rsid w:val="009B34A6"/>
    <w:rsid w:val="009B34E3"/>
    <w:rsid w:val="009B35C3"/>
    <w:rsid w:val="009B3BA6"/>
    <w:rsid w:val="009B4092"/>
    <w:rsid w:val="009B424A"/>
    <w:rsid w:val="009B42F0"/>
    <w:rsid w:val="009B46AC"/>
    <w:rsid w:val="009B53EC"/>
    <w:rsid w:val="009B5E59"/>
    <w:rsid w:val="009B68C5"/>
    <w:rsid w:val="009B6951"/>
    <w:rsid w:val="009B6AE0"/>
    <w:rsid w:val="009B6BB8"/>
    <w:rsid w:val="009B6D75"/>
    <w:rsid w:val="009B6E81"/>
    <w:rsid w:val="009B6FA3"/>
    <w:rsid w:val="009B72E8"/>
    <w:rsid w:val="009B7379"/>
    <w:rsid w:val="009B7898"/>
    <w:rsid w:val="009B7B16"/>
    <w:rsid w:val="009B7EB3"/>
    <w:rsid w:val="009C0181"/>
    <w:rsid w:val="009C0395"/>
    <w:rsid w:val="009C09E8"/>
    <w:rsid w:val="009C0AC9"/>
    <w:rsid w:val="009C0B71"/>
    <w:rsid w:val="009C0BC0"/>
    <w:rsid w:val="009C1085"/>
    <w:rsid w:val="009C171D"/>
    <w:rsid w:val="009C1979"/>
    <w:rsid w:val="009C1AD5"/>
    <w:rsid w:val="009C1B8E"/>
    <w:rsid w:val="009C1C3E"/>
    <w:rsid w:val="009C1DA9"/>
    <w:rsid w:val="009C203C"/>
    <w:rsid w:val="009C2360"/>
    <w:rsid w:val="009C281B"/>
    <w:rsid w:val="009C28A5"/>
    <w:rsid w:val="009C2992"/>
    <w:rsid w:val="009C2A9C"/>
    <w:rsid w:val="009C2B33"/>
    <w:rsid w:val="009C2BCE"/>
    <w:rsid w:val="009C30CC"/>
    <w:rsid w:val="009C30E7"/>
    <w:rsid w:val="009C31B3"/>
    <w:rsid w:val="009C3234"/>
    <w:rsid w:val="009C382E"/>
    <w:rsid w:val="009C39F8"/>
    <w:rsid w:val="009C3B64"/>
    <w:rsid w:val="009C3F16"/>
    <w:rsid w:val="009C3F42"/>
    <w:rsid w:val="009C4216"/>
    <w:rsid w:val="009C4276"/>
    <w:rsid w:val="009C43A5"/>
    <w:rsid w:val="009C4A19"/>
    <w:rsid w:val="009C4BEB"/>
    <w:rsid w:val="009C4FE9"/>
    <w:rsid w:val="009C515F"/>
    <w:rsid w:val="009C52F4"/>
    <w:rsid w:val="009C530C"/>
    <w:rsid w:val="009C5833"/>
    <w:rsid w:val="009C58D9"/>
    <w:rsid w:val="009C664C"/>
    <w:rsid w:val="009C699D"/>
    <w:rsid w:val="009C69B4"/>
    <w:rsid w:val="009C6B53"/>
    <w:rsid w:val="009C6D43"/>
    <w:rsid w:val="009C6E0E"/>
    <w:rsid w:val="009C6EEA"/>
    <w:rsid w:val="009C7308"/>
    <w:rsid w:val="009C7438"/>
    <w:rsid w:val="009C7536"/>
    <w:rsid w:val="009C768E"/>
    <w:rsid w:val="009C7CFA"/>
    <w:rsid w:val="009C7DA7"/>
    <w:rsid w:val="009D001D"/>
    <w:rsid w:val="009D014A"/>
    <w:rsid w:val="009D0550"/>
    <w:rsid w:val="009D0650"/>
    <w:rsid w:val="009D07F9"/>
    <w:rsid w:val="009D0CD8"/>
    <w:rsid w:val="009D111A"/>
    <w:rsid w:val="009D1567"/>
    <w:rsid w:val="009D1A47"/>
    <w:rsid w:val="009D1ABD"/>
    <w:rsid w:val="009D1CD2"/>
    <w:rsid w:val="009D1E51"/>
    <w:rsid w:val="009D2428"/>
    <w:rsid w:val="009D2F53"/>
    <w:rsid w:val="009D2F86"/>
    <w:rsid w:val="009D3473"/>
    <w:rsid w:val="009D353E"/>
    <w:rsid w:val="009D3854"/>
    <w:rsid w:val="009D3AB8"/>
    <w:rsid w:val="009D3D7F"/>
    <w:rsid w:val="009D41F0"/>
    <w:rsid w:val="009D42CB"/>
    <w:rsid w:val="009D4375"/>
    <w:rsid w:val="009D440E"/>
    <w:rsid w:val="009D485B"/>
    <w:rsid w:val="009D5099"/>
    <w:rsid w:val="009D50EE"/>
    <w:rsid w:val="009D5317"/>
    <w:rsid w:val="009D54FA"/>
    <w:rsid w:val="009D5B20"/>
    <w:rsid w:val="009D5DA8"/>
    <w:rsid w:val="009D6159"/>
    <w:rsid w:val="009D64FC"/>
    <w:rsid w:val="009D6739"/>
    <w:rsid w:val="009D6AC3"/>
    <w:rsid w:val="009D6B38"/>
    <w:rsid w:val="009D6B80"/>
    <w:rsid w:val="009D715E"/>
    <w:rsid w:val="009D72E4"/>
    <w:rsid w:val="009D76BE"/>
    <w:rsid w:val="009D76E0"/>
    <w:rsid w:val="009D7AD1"/>
    <w:rsid w:val="009D7AF8"/>
    <w:rsid w:val="009D7D2D"/>
    <w:rsid w:val="009D7EA8"/>
    <w:rsid w:val="009E061C"/>
    <w:rsid w:val="009E08FB"/>
    <w:rsid w:val="009E0DE6"/>
    <w:rsid w:val="009E0EE7"/>
    <w:rsid w:val="009E1280"/>
    <w:rsid w:val="009E1324"/>
    <w:rsid w:val="009E1347"/>
    <w:rsid w:val="009E16B3"/>
    <w:rsid w:val="009E1A18"/>
    <w:rsid w:val="009E2281"/>
    <w:rsid w:val="009E236E"/>
    <w:rsid w:val="009E266C"/>
    <w:rsid w:val="009E2FB4"/>
    <w:rsid w:val="009E329A"/>
    <w:rsid w:val="009E3324"/>
    <w:rsid w:val="009E33C9"/>
    <w:rsid w:val="009E3443"/>
    <w:rsid w:val="009E3647"/>
    <w:rsid w:val="009E3E6C"/>
    <w:rsid w:val="009E3F92"/>
    <w:rsid w:val="009E411C"/>
    <w:rsid w:val="009E4A80"/>
    <w:rsid w:val="009E4A90"/>
    <w:rsid w:val="009E4BD0"/>
    <w:rsid w:val="009E51A5"/>
    <w:rsid w:val="009E532A"/>
    <w:rsid w:val="009E53AE"/>
    <w:rsid w:val="009E61C8"/>
    <w:rsid w:val="009E62EB"/>
    <w:rsid w:val="009E6612"/>
    <w:rsid w:val="009E6C75"/>
    <w:rsid w:val="009E6E2E"/>
    <w:rsid w:val="009E6FB4"/>
    <w:rsid w:val="009E710C"/>
    <w:rsid w:val="009E7111"/>
    <w:rsid w:val="009E795F"/>
    <w:rsid w:val="009E7A1E"/>
    <w:rsid w:val="009E7D3E"/>
    <w:rsid w:val="009E7FA8"/>
    <w:rsid w:val="009F0999"/>
    <w:rsid w:val="009F0EA1"/>
    <w:rsid w:val="009F13D3"/>
    <w:rsid w:val="009F22D8"/>
    <w:rsid w:val="009F26E7"/>
    <w:rsid w:val="009F27FA"/>
    <w:rsid w:val="009F28A7"/>
    <w:rsid w:val="009F2ADA"/>
    <w:rsid w:val="009F2C9E"/>
    <w:rsid w:val="009F2DB9"/>
    <w:rsid w:val="009F3244"/>
    <w:rsid w:val="009F341D"/>
    <w:rsid w:val="009F3592"/>
    <w:rsid w:val="009F3C6B"/>
    <w:rsid w:val="009F3D4D"/>
    <w:rsid w:val="009F4C19"/>
    <w:rsid w:val="009F508D"/>
    <w:rsid w:val="009F52AE"/>
    <w:rsid w:val="009F536A"/>
    <w:rsid w:val="009F5560"/>
    <w:rsid w:val="009F5877"/>
    <w:rsid w:val="009F5EB8"/>
    <w:rsid w:val="009F5EBD"/>
    <w:rsid w:val="009F5F20"/>
    <w:rsid w:val="009F5F5A"/>
    <w:rsid w:val="009F5FC0"/>
    <w:rsid w:val="009F6457"/>
    <w:rsid w:val="009F68D7"/>
    <w:rsid w:val="009F6A15"/>
    <w:rsid w:val="009F6C05"/>
    <w:rsid w:val="009F71C4"/>
    <w:rsid w:val="009F7968"/>
    <w:rsid w:val="009F7ED1"/>
    <w:rsid w:val="00A00411"/>
    <w:rsid w:val="00A0047C"/>
    <w:rsid w:val="00A007C6"/>
    <w:rsid w:val="00A007D2"/>
    <w:rsid w:val="00A0082F"/>
    <w:rsid w:val="00A00A7D"/>
    <w:rsid w:val="00A00D83"/>
    <w:rsid w:val="00A022AE"/>
    <w:rsid w:val="00A02497"/>
    <w:rsid w:val="00A026A0"/>
    <w:rsid w:val="00A02800"/>
    <w:rsid w:val="00A02B3B"/>
    <w:rsid w:val="00A02B52"/>
    <w:rsid w:val="00A03278"/>
    <w:rsid w:val="00A03326"/>
    <w:rsid w:val="00A038AE"/>
    <w:rsid w:val="00A0396D"/>
    <w:rsid w:val="00A03A77"/>
    <w:rsid w:val="00A03C4E"/>
    <w:rsid w:val="00A03E0E"/>
    <w:rsid w:val="00A04067"/>
    <w:rsid w:val="00A04483"/>
    <w:rsid w:val="00A046CC"/>
    <w:rsid w:val="00A04C37"/>
    <w:rsid w:val="00A05084"/>
    <w:rsid w:val="00A0513D"/>
    <w:rsid w:val="00A0586A"/>
    <w:rsid w:val="00A05B4A"/>
    <w:rsid w:val="00A06046"/>
    <w:rsid w:val="00A066F7"/>
    <w:rsid w:val="00A06835"/>
    <w:rsid w:val="00A06AF6"/>
    <w:rsid w:val="00A06C87"/>
    <w:rsid w:val="00A06E0D"/>
    <w:rsid w:val="00A06E37"/>
    <w:rsid w:val="00A06E61"/>
    <w:rsid w:val="00A06FDB"/>
    <w:rsid w:val="00A0748E"/>
    <w:rsid w:val="00A0751D"/>
    <w:rsid w:val="00A07599"/>
    <w:rsid w:val="00A076D0"/>
    <w:rsid w:val="00A079B5"/>
    <w:rsid w:val="00A07D6A"/>
    <w:rsid w:val="00A07D9C"/>
    <w:rsid w:val="00A07FA7"/>
    <w:rsid w:val="00A10273"/>
    <w:rsid w:val="00A10F03"/>
    <w:rsid w:val="00A11175"/>
    <w:rsid w:val="00A11316"/>
    <w:rsid w:val="00A113B7"/>
    <w:rsid w:val="00A113CD"/>
    <w:rsid w:val="00A113CF"/>
    <w:rsid w:val="00A113E4"/>
    <w:rsid w:val="00A11645"/>
    <w:rsid w:val="00A1165C"/>
    <w:rsid w:val="00A116C8"/>
    <w:rsid w:val="00A11AA6"/>
    <w:rsid w:val="00A11B55"/>
    <w:rsid w:val="00A11BBC"/>
    <w:rsid w:val="00A11BD1"/>
    <w:rsid w:val="00A11CDA"/>
    <w:rsid w:val="00A12482"/>
    <w:rsid w:val="00A126D8"/>
    <w:rsid w:val="00A12A44"/>
    <w:rsid w:val="00A12CFE"/>
    <w:rsid w:val="00A134E0"/>
    <w:rsid w:val="00A13871"/>
    <w:rsid w:val="00A14326"/>
    <w:rsid w:val="00A14654"/>
    <w:rsid w:val="00A1492E"/>
    <w:rsid w:val="00A14AFC"/>
    <w:rsid w:val="00A15CB1"/>
    <w:rsid w:val="00A15D71"/>
    <w:rsid w:val="00A161EF"/>
    <w:rsid w:val="00A16907"/>
    <w:rsid w:val="00A1693E"/>
    <w:rsid w:val="00A16B9F"/>
    <w:rsid w:val="00A16F80"/>
    <w:rsid w:val="00A17031"/>
    <w:rsid w:val="00A1708D"/>
    <w:rsid w:val="00A1748B"/>
    <w:rsid w:val="00A177E4"/>
    <w:rsid w:val="00A17BAC"/>
    <w:rsid w:val="00A209C2"/>
    <w:rsid w:val="00A209C8"/>
    <w:rsid w:val="00A20B46"/>
    <w:rsid w:val="00A20E26"/>
    <w:rsid w:val="00A21078"/>
    <w:rsid w:val="00A21447"/>
    <w:rsid w:val="00A2151F"/>
    <w:rsid w:val="00A215D0"/>
    <w:rsid w:val="00A2204B"/>
    <w:rsid w:val="00A223DE"/>
    <w:rsid w:val="00A2267F"/>
    <w:rsid w:val="00A22835"/>
    <w:rsid w:val="00A22971"/>
    <w:rsid w:val="00A231AF"/>
    <w:rsid w:val="00A23424"/>
    <w:rsid w:val="00A235B4"/>
    <w:rsid w:val="00A23637"/>
    <w:rsid w:val="00A23814"/>
    <w:rsid w:val="00A23FA5"/>
    <w:rsid w:val="00A240C6"/>
    <w:rsid w:val="00A2430E"/>
    <w:rsid w:val="00A244AD"/>
    <w:rsid w:val="00A24584"/>
    <w:rsid w:val="00A24620"/>
    <w:rsid w:val="00A24646"/>
    <w:rsid w:val="00A2494C"/>
    <w:rsid w:val="00A24C61"/>
    <w:rsid w:val="00A24F95"/>
    <w:rsid w:val="00A25034"/>
    <w:rsid w:val="00A25076"/>
    <w:rsid w:val="00A257C8"/>
    <w:rsid w:val="00A2597F"/>
    <w:rsid w:val="00A26247"/>
    <w:rsid w:val="00A26250"/>
    <w:rsid w:val="00A2698B"/>
    <w:rsid w:val="00A26A94"/>
    <w:rsid w:val="00A26D2A"/>
    <w:rsid w:val="00A27197"/>
    <w:rsid w:val="00A273BC"/>
    <w:rsid w:val="00A27C62"/>
    <w:rsid w:val="00A27E97"/>
    <w:rsid w:val="00A27F0B"/>
    <w:rsid w:val="00A27F22"/>
    <w:rsid w:val="00A3015F"/>
    <w:rsid w:val="00A3037B"/>
    <w:rsid w:val="00A30544"/>
    <w:rsid w:val="00A30922"/>
    <w:rsid w:val="00A309F6"/>
    <w:rsid w:val="00A30A9B"/>
    <w:rsid w:val="00A30B98"/>
    <w:rsid w:val="00A31140"/>
    <w:rsid w:val="00A31610"/>
    <w:rsid w:val="00A31624"/>
    <w:rsid w:val="00A319AD"/>
    <w:rsid w:val="00A32554"/>
    <w:rsid w:val="00A326E1"/>
    <w:rsid w:val="00A32AD6"/>
    <w:rsid w:val="00A334FD"/>
    <w:rsid w:val="00A33637"/>
    <w:rsid w:val="00A33720"/>
    <w:rsid w:val="00A3383C"/>
    <w:rsid w:val="00A338AF"/>
    <w:rsid w:val="00A33C94"/>
    <w:rsid w:val="00A33D5F"/>
    <w:rsid w:val="00A33F72"/>
    <w:rsid w:val="00A3410A"/>
    <w:rsid w:val="00A342B8"/>
    <w:rsid w:val="00A346B3"/>
    <w:rsid w:val="00A3524D"/>
    <w:rsid w:val="00A35FBD"/>
    <w:rsid w:val="00A360AF"/>
    <w:rsid w:val="00A3638D"/>
    <w:rsid w:val="00A36514"/>
    <w:rsid w:val="00A366C6"/>
    <w:rsid w:val="00A36807"/>
    <w:rsid w:val="00A36824"/>
    <w:rsid w:val="00A36842"/>
    <w:rsid w:val="00A369D4"/>
    <w:rsid w:val="00A37609"/>
    <w:rsid w:val="00A37907"/>
    <w:rsid w:val="00A3795B"/>
    <w:rsid w:val="00A37D09"/>
    <w:rsid w:val="00A4053C"/>
    <w:rsid w:val="00A40849"/>
    <w:rsid w:val="00A4145A"/>
    <w:rsid w:val="00A41498"/>
    <w:rsid w:val="00A41589"/>
    <w:rsid w:val="00A418A5"/>
    <w:rsid w:val="00A4190A"/>
    <w:rsid w:val="00A42495"/>
    <w:rsid w:val="00A42621"/>
    <w:rsid w:val="00A42778"/>
    <w:rsid w:val="00A42C9B"/>
    <w:rsid w:val="00A432A5"/>
    <w:rsid w:val="00A43512"/>
    <w:rsid w:val="00A436B8"/>
    <w:rsid w:val="00A43A35"/>
    <w:rsid w:val="00A43D28"/>
    <w:rsid w:val="00A43EB1"/>
    <w:rsid w:val="00A447DF"/>
    <w:rsid w:val="00A449A7"/>
    <w:rsid w:val="00A44E24"/>
    <w:rsid w:val="00A44E57"/>
    <w:rsid w:val="00A44F70"/>
    <w:rsid w:val="00A4518E"/>
    <w:rsid w:val="00A452C7"/>
    <w:rsid w:val="00A457ED"/>
    <w:rsid w:val="00A4593D"/>
    <w:rsid w:val="00A45A8A"/>
    <w:rsid w:val="00A45B04"/>
    <w:rsid w:val="00A45BD7"/>
    <w:rsid w:val="00A45F26"/>
    <w:rsid w:val="00A46183"/>
    <w:rsid w:val="00A4629D"/>
    <w:rsid w:val="00A46680"/>
    <w:rsid w:val="00A46764"/>
    <w:rsid w:val="00A46B40"/>
    <w:rsid w:val="00A46D51"/>
    <w:rsid w:val="00A46E45"/>
    <w:rsid w:val="00A46E93"/>
    <w:rsid w:val="00A46EA2"/>
    <w:rsid w:val="00A47292"/>
    <w:rsid w:val="00A4760D"/>
    <w:rsid w:val="00A47894"/>
    <w:rsid w:val="00A50EDD"/>
    <w:rsid w:val="00A50F92"/>
    <w:rsid w:val="00A5125A"/>
    <w:rsid w:val="00A514F0"/>
    <w:rsid w:val="00A518ED"/>
    <w:rsid w:val="00A51FEC"/>
    <w:rsid w:val="00A521B4"/>
    <w:rsid w:val="00A52C65"/>
    <w:rsid w:val="00A5319A"/>
    <w:rsid w:val="00A53232"/>
    <w:rsid w:val="00A53495"/>
    <w:rsid w:val="00A53610"/>
    <w:rsid w:val="00A53D73"/>
    <w:rsid w:val="00A53E53"/>
    <w:rsid w:val="00A53F13"/>
    <w:rsid w:val="00A540E7"/>
    <w:rsid w:val="00A544A7"/>
    <w:rsid w:val="00A54E46"/>
    <w:rsid w:val="00A55002"/>
    <w:rsid w:val="00A55074"/>
    <w:rsid w:val="00A55292"/>
    <w:rsid w:val="00A5545F"/>
    <w:rsid w:val="00A55641"/>
    <w:rsid w:val="00A556C7"/>
    <w:rsid w:val="00A5576D"/>
    <w:rsid w:val="00A55A99"/>
    <w:rsid w:val="00A55C47"/>
    <w:rsid w:val="00A55ECC"/>
    <w:rsid w:val="00A560BF"/>
    <w:rsid w:val="00A563E0"/>
    <w:rsid w:val="00A56801"/>
    <w:rsid w:val="00A56B24"/>
    <w:rsid w:val="00A56BFF"/>
    <w:rsid w:val="00A56C85"/>
    <w:rsid w:val="00A56CF8"/>
    <w:rsid w:val="00A5724B"/>
    <w:rsid w:val="00A573CF"/>
    <w:rsid w:val="00A57B54"/>
    <w:rsid w:val="00A57C33"/>
    <w:rsid w:val="00A60039"/>
    <w:rsid w:val="00A603C7"/>
    <w:rsid w:val="00A60596"/>
    <w:rsid w:val="00A6077D"/>
    <w:rsid w:val="00A60D03"/>
    <w:rsid w:val="00A611FC"/>
    <w:rsid w:val="00A61AEF"/>
    <w:rsid w:val="00A61BED"/>
    <w:rsid w:val="00A62146"/>
    <w:rsid w:val="00A62373"/>
    <w:rsid w:val="00A6281E"/>
    <w:rsid w:val="00A62CEC"/>
    <w:rsid w:val="00A63380"/>
    <w:rsid w:val="00A63395"/>
    <w:rsid w:val="00A637D1"/>
    <w:rsid w:val="00A63C8C"/>
    <w:rsid w:val="00A63FEB"/>
    <w:rsid w:val="00A64042"/>
    <w:rsid w:val="00A645F1"/>
    <w:rsid w:val="00A64765"/>
    <w:rsid w:val="00A64ACC"/>
    <w:rsid w:val="00A64D7A"/>
    <w:rsid w:val="00A6514E"/>
    <w:rsid w:val="00A65343"/>
    <w:rsid w:val="00A653F8"/>
    <w:rsid w:val="00A656D6"/>
    <w:rsid w:val="00A6571F"/>
    <w:rsid w:val="00A65EA7"/>
    <w:rsid w:val="00A65FAB"/>
    <w:rsid w:val="00A66093"/>
    <w:rsid w:val="00A6613E"/>
    <w:rsid w:val="00A66341"/>
    <w:rsid w:val="00A66FD4"/>
    <w:rsid w:val="00A67068"/>
    <w:rsid w:val="00A676D2"/>
    <w:rsid w:val="00A67B9F"/>
    <w:rsid w:val="00A705C0"/>
    <w:rsid w:val="00A70731"/>
    <w:rsid w:val="00A7087A"/>
    <w:rsid w:val="00A70E1D"/>
    <w:rsid w:val="00A711B1"/>
    <w:rsid w:val="00A71D75"/>
    <w:rsid w:val="00A71E20"/>
    <w:rsid w:val="00A71EA2"/>
    <w:rsid w:val="00A71F62"/>
    <w:rsid w:val="00A7236D"/>
    <w:rsid w:val="00A725DB"/>
    <w:rsid w:val="00A726C1"/>
    <w:rsid w:val="00A72CA7"/>
    <w:rsid w:val="00A72F53"/>
    <w:rsid w:val="00A7374A"/>
    <w:rsid w:val="00A738A5"/>
    <w:rsid w:val="00A739E1"/>
    <w:rsid w:val="00A73B85"/>
    <w:rsid w:val="00A73CD4"/>
    <w:rsid w:val="00A73D35"/>
    <w:rsid w:val="00A73DDA"/>
    <w:rsid w:val="00A73DE3"/>
    <w:rsid w:val="00A73EC6"/>
    <w:rsid w:val="00A74017"/>
    <w:rsid w:val="00A741F5"/>
    <w:rsid w:val="00A7489B"/>
    <w:rsid w:val="00A749F5"/>
    <w:rsid w:val="00A74AA9"/>
    <w:rsid w:val="00A75318"/>
    <w:rsid w:val="00A7564C"/>
    <w:rsid w:val="00A761B4"/>
    <w:rsid w:val="00A76225"/>
    <w:rsid w:val="00A76390"/>
    <w:rsid w:val="00A76D25"/>
    <w:rsid w:val="00A770A7"/>
    <w:rsid w:val="00A77256"/>
    <w:rsid w:val="00A77332"/>
    <w:rsid w:val="00A7748E"/>
    <w:rsid w:val="00A774FA"/>
    <w:rsid w:val="00A77505"/>
    <w:rsid w:val="00A77774"/>
    <w:rsid w:val="00A778EE"/>
    <w:rsid w:val="00A77E4B"/>
    <w:rsid w:val="00A800BF"/>
    <w:rsid w:val="00A80472"/>
    <w:rsid w:val="00A808E2"/>
    <w:rsid w:val="00A80C1E"/>
    <w:rsid w:val="00A81056"/>
    <w:rsid w:val="00A81228"/>
    <w:rsid w:val="00A8122F"/>
    <w:rsid w:val="00A81563"/>
    <w:rsid w:val="00A81CCF"/>
    <w:rsid w:val="00A81F95"/>
    <w:rsid w:val="00A8226F"/>
    <w:rsid w:val="00A82640"/>
    <w:rsid w:val="00A82A57"/>
    <w:rsid w:val="00A82DE8"/>
    <w:rsid w:val="00A83014"/>
    <w:rsid w:val="00A83272"/>
    <w:rsid w:val="00A83497"/>
    <w:rsid w:val="00A83CB9"/>
    <w:rsid w:val="00A83E0E"/>
    <w:rsid w:val="00A84349"/>
    <w:rsid w:val="00A84B1D"/>
    <w:rsid w:val="00A84BDF"/>
    <w:rsid w:val="00A84C59"/>
    <w:rsid w:val="00A84F58"/>
    <w:rsid w:val="00A84FA2"/>
    <w:rsid w:val="00A85224"/>
    <w:rsid w:val="00A85379"/>
    <w:rsid w:val="00A85748"/>
    <w:rsid w:val="00A8587D"/>
    <w:rsid w:val="00A85A56"/>
    <w:rsid w:val="00A85D3F"/>
    <w:rsid w:val="00A861A6"/>
    <w:rsid w:val="00A86303"/>
    <w:rsid w:val="00A86D2A"/>
    <w:rsid w:val="00A87476"/>
    <w:rsid w:val="00A87BFD"/>
    <w:rsid w:val="00A87C4F"/>
    <w:rsid w:val="00A90019"/>
    <w:rsid w:val="00A90273"/>
    <w:rsid w:val="00A90288"/>
    <w:rsid w:val="00A904BF"/>
    <w:rsid w:val="00A90593"/>
    <w:rsid w:val="00A909EA"/>
    <w:rsid w:val="00A90E96"/>
    <w:rsid w:val="00A90F26"/>
    <w:rsid w:val="00A90F54"/>
    <w:rsid w:val="00A9183B"/>
    <w:rsid w:val="00A91931"/>
    <w:rsid w:val="00A91B20"/>
    <w:rsid w:val="00A91C23"/>
    <w:rsid w:val="00A91DFA"/>
    <w:rsid w:val="00A91E15"/>
    <w:rsid w:val="00A921CD"/>
    <w:rsid w:val="00A923B0"/>
    <w:rsid w:val="00A92CF4"/>
    <w:rsid w:val="00A92FCA"/>
    <w:rsid w:val="00A9337E"/>
    <w:rsid w:val="00A936F2"/>
    <w:rsid w:val="00A93E0D"/>
    <w:rsid w:val="00A943B9"/>
    <w:rsid w:val="00A945E3"/>
    <w:rsid w:val="00A9465E"/>
    <w:rsid w:val="00A94859"/>
    <w:rsid w:val="00A949FA"/>
    <w:rsid w:val="00A94AD8"/>
    <w:rsid w:val="00A94CB7"/>
    <w:rsid w:val="00A94CF3"/>
    <w:rsid w:val="00A94EB5"/>
    <w:rsid w:val="00A9520E"/>
    <w:rsid w:val="00A9537D"/>
    <w:rsid w:val="00A9539E"/>
    <w:rsid w:val="00A95421"/>
    <w:rsid w:val="00A954D2"/>
    <w:rsid w:val="00A95D8A"/>
    <w:rsid w:val="00A95DB8"/>
    <w:rsid w:val="00A95E80"/>
    <w:rsid w:val="00A95F05"/>
    <w:rsid w:val="00A95FF5"/>
    <w:rsid w:val="00A960F5"/>
    <w:rsid w:val="00A96339"/>
    <w:rsid w:val="00A965E9"/>
    <w:rsid w:val="00A96EF0"/>
    <w:rsid w:val="00A96EF9"/>
    <w:rsid w:val="00A97103"/>
    <w:rsid w:val="00A97194"/>
    <w:rsid w:val="00A974C6"/>
    <w:rsid w:val="00A975FC"/>
    <w:rsid w:val="00A97660"/>
    <w:rsid w:val="00A97670"/>
    <w:rsid w:val="00AA01C4"/>
    <w:rsid w:val="00AA0260"/>
    <w:rsid w:val="00AA0678"/>
    <w:rsid w:val="00AA0897"/>
    <w:rsid w:val="00AA0961"/>
    <w:rsid w:val="00AA0E3D"/>
    <w:rsid w:val="00AA0F12"/>
    <w:rsid w:val="00AA0F31"/>
    <w:rsid w:val="00AA114F"/>
    <w:rsid w:val="00AA161E"/>
    <w:rsid w:val="00AA18F3"/>
    <w:rsid w:val="00AA1C16"/>
    <w:rsid w:val="00AA1D56"/>
    <w:rsid w:val="00AA1E1E"/>
    <w:rsid w:val="00AA2036"/>
    <w:rsid w:val="00AA20BF"/>
    <w:rsid w:val="00AA2676"/>
    <w:rsid w:val="00AA2C7A"/>
    <w:rsid w:val="00AA2EA9"/>
    <w:rsid w:val="00AA30D3"/>
    <w:rsid w:val="00AA3610"/>
    <w:rsid w:val="00AA3893"/>
    <w:rsid w:val="00AA3C92"/>
    <w:rsid w:val="00AA3D9A"/>
    <w:rsid w:val="00AA424A"/>
    <w:rsid w:val="00AA4925"/>
    <w:rsid w:val="00AA5067"/>
    <w:rsid w:val="00AA52AE"/>
    <w:rsid w:val="00AA57A4"/>
    <w:rsid w:val="00AA5979"/>
    <w:rsid w:val="00AA5B32"/>
    <w:rsid w:val="00AA5B37"/>
    <w:rsid w:val="00AA5DB2"/>
    <w:rsid w:val="00AA624E"/>
    <w:rsid w:val="00AA63B9"/>
    <w:rsid w:val="00AA65A5"/>
    <w:rsid w:val="00AA6E89"/>
    <w:rsid w:val="00AA6FC4"/>
    <w:rsid w:val="00AA737C"/>
    <w:rsid w:val="00AA7BFA"/>
    <w:rsid w:val="00AA7CDD"/>
    <w:rsid w:val="00AB000D"/>
    <w:rsid w:val="00AB00EE"/>
    <w:rsid w:val="00AB014E"/>
    <w:rsid w:val="00AB04B7"/>
    <w:rsid w:val="00AB09EB"/>
    <w:rsid w:val="00AB0B5C"/>
    <w:rsid w:val="00AB0BEE"/>
    <w:rsid w:val="00AB0E21"/>
    <w:rsid w:val="00AB1634"/>
    <w:rsid w:val="00AB18A7"/>
    <w:rsid w:val="00AB1DFE"/>
    <w:rsid w:val="00AB1E3D"/>
    <w:rsid w:val="00AB23AF"/>
    <w:rsid w:val="00AB2571"/>
    <w:rsid w:val="00AB26AD"/>
    <w:rsid w:val="00AB2844"/>
    <w:rsid w:val="00AB287B"/>
    <w:rsid w:val="00AB3015"/>
    <w:rsid w:val="00AB3855"/>
    <w:rsid w:val="00AB3B66"/>
    <w:rsid w:val="00AB4029"/>
    <w:rsid w:val="00AB4240"/>
    <w:rsid w:val="00AB4B8F"/>
    <w:rsid w:val="00AB502D"/>
    <w:rsid w:val="00AB59DF"/>
    <w:rsid w:val="00AB5B2E"/>
    <w:rsid w:val="00AB5B83"/>
    <w:rsid w:val="00AB5BC4"/>
    <w:rsid w:val="00AB673C"/>
    <w:rsid w:val="00AB6D4A"/>
    <w:rsid w:val="00AB70D4"/>
    <w:rsid w:val="00AB738F"/>
    <w:rsid w:val="00AB7B43"/>
    <w:rsid w:val="00AB7BCE"/>
    <w:rsid w:val="00AB7DC0"/>
    <w:rsid w:val="00AB7E6B"/>
    <w:rsid w:val="00AC02D3"/>
    <w:rsid w:val="00AC0301"/>
    <w:rsid w:val="00AC03A5"/>
    <w:rsid w:val="00AC0465"/>
    <w:rsid w:val="00AC0831"/>
    <w:rsid w:val="00AC0A13"/>
    <w:rsid w:val="00AC0AAE"/>
    <w:rsid w:val="00AC0AF6"/>
    <w:rsid w:val="00AC0B96"/>
    <w:rsid w:val="00AC128E"/>
    <w:rsid w:val="00AC131E"/>
    <w:rsid w:val="00AC181C"/>
    <w:rsid w:val="00AC187B"/>
    <w:rsid w:val="00AC1A76"/>
    <w:rsid w:val="00AC1BAC"/>
    <w:rsid w:val="00AC1DC9"/>
    <w:rsid w:val="00AC1F9E"/>
    <w:rsid w:val="00AC206B"/>
    <w:rsid w:val="00AC209A"/>
    <w:rsid w:val="00AC230E"/>
    <w:rsid w:val="00AC24FB"/>
    <w:rsid w:val="00AC250A"/>
    <w:rsid w:val="00AC29F8"/>
    <w:rsid w:val="00AC2A4C"/>
    <w:rsid w:val="00AC2E4B"/>
    <w:rsid w:val="00AC312E"/>
    <w:rsid w:val="00AC3809"/>
    <w:rsid w:val="00AC3A86"/>
    <w:rsid w:val="00AC3D19"/>
    <w:rsid w:val="00AC3D80"/>
    <w:rsid w:val="00AC3F6D"/>
    <w:rsid w:val="00AC414E"/>
    <w:rsid w:val="00AC49D3"/>
    <w:rsid w:val="00AC5014"/>
    <w:rsid w:val="00AC5318"/>
    <w:rsid w:val="00AC5630"/>
    <w:rsid w:val="00AC5656"/>
    <w:rsid w:val="00AC56E5"/>
    <w:rsid w:val="00AC56EE"/>
    <w:rsid w:val="00AC5726"/>
    <w:rsid w:val="00AC58FB"/>
    <w:rsid w:val="00AC5C52"/>
    <w:rsid w:val="00AC5C84"/>
    <w:rsid w:val="00AC5D0E"/>
    <w:rsid w:val="00AC5FAF"/>
    <w:rsid w:val="00AC608A"/>
    <w:rsid w:val="00AC637D"/>
    <w:rsid w:val="00AC658E"/>
    <w:rsid w:val="00AC673D"/>
    <w:rsid w:val="00AC678D"/>
    <w:rsid w:val="00AC6896"/>
    <w:rsid w:val="00AC6A68"/>
    <w:rsid w:val="00AC6AEB"/>
    <w:rsid w:val="00AC7704"/>
    <w:rsid w:val="00AD0038"/>
    <w:rsid w:val="00AD0791"/>
    <w:rsid w:val="00AD085F"/>
    <w:rsid w:val="00AD0B37"/>
    <w:rsid w:val="00AD0E1A"/>
    <w:rsid w:val="00AD0E46"/>
    <w:rsid w:val="00AD141B"/>
    <w:rsid w:val="00AD154A"/>
    <w:rsid w:val="00AD15E0"/>
    <w:rsid w:val="00AD1712"/>
    <w:rsid w:val="00AD1754"/>
    <w:rsid w:val="00AD179C"/>
    <w:rsid w:val="00AD181C"/>
    <w:rsid w:val="00AD18FA"/>
    <w:rsid w:val="00AD1A1A"/>
    <w:rsid w:val="00AD1AA7"/>
    <w:rsid w:val="00AD1C24"/>
    <w:rsid w:val="00AD1CE7"/>
    <w:rsid w:val="00AD1EF1"/>
    <w:rsid w:val="00AD27B9"/>
    <w:rsid w:val="00AD2953"/>
    <w:rsid w:val="00AD2A23"/>
    <w:rsid w:val="00AD2D64"/>
    <w:rsid w:val="00AD2F5F"/>
    <w:rsid w:val="00AD3023"/>
    <w:rsid w:val="00AD3159"/>
    <w:rsid w:val="00AD36C0"/>
    <w:rsid w:val="00AD3804"/>
    <w:rsid w:val="00AD397D"/>
    <w:rsid w:val="00AD3DD4"/>
    <w:rsid w:val="00AD410C"/>
    <w:rsid w:val="00AD45BD"/>
    <w:rsid w:val="00AD4747"/>
    <w:rsid w:val="00AD4D44"/>
    <w:rsid w:val="00AD5006"/>
    <w:rsid w:val="00AD5470"/>
    <w:rsid w:val="00AD55BE"/>
    <w:rsid w:val="00AD574E"/>
    <w:rsid w:val="00AD5982"/>
    <w:rsid w:val="00AD5B7A"/>
    <w:rsid w:val="00AD5C0D"/>
    <w:rsid w:val="00AD6213"/>
    <w:rsid w:val="00AD6278"/>
    <w:rsid w:val="00AD6306"/>
    <w:rsid w:val="00AD674D"/>
    <w:rsid w:val="00AD6822"/>
    <w:rsid w:val="00AD6A38"/>
    <w:rsid w:val="00AD6A8C"/>
    <w:rsid w:val="00AD6B4F"/>
    <w:rsid w:val="00AD6BB5"/>
    <w:rsid w:val="00AD6D04"/>
    <w:rsid w:val="00AD6E00"/>
    <w:rsid w:val="00AD6E4E"/>
    <w:rsid w:val="00AD71A2"/>
    <w:rsid w:val="00AE072F"/>
    <w:rsid w:val="00AE0A1F"/>
    <w:rsid w:val="00AE0A30"/>
    <w:rsid w:val="00AE0A67"/>
    <w:rsid w:val="00AE16B6"/>
    <w:rsid w:val="00AE1AB0"/>
    <w:rsid w:val="00AE1D1D"/>
    <w:rsid w:val="00AE2022"/>
    <w:rsid w:val="00AE283E"/>
    <w:rsid w:val="00AE30FD"/>
    <w:rsid w:val="00AE3442"/>
    <w:rsid w:val="00AE35C6"/>
    <w:rsid w:val="00AE36C8"/>
    <w:rsid w:val="00AE37D9"/>
    <w:rsid w:val="00AE38AB"/>
    <w:rsid w:val="00AE38BB"/>
    <w:rsid w:val="00AE38BC"/>
    <w:rsid w:val="00AE3B29"/>
    <w:rsid w:val="00AE3C5D"/>
    <w:rsid w:val="00AE3F8F"/>
    <w:rsid w:val="00AE3FA8"/>
    <w:rsid w:val="00AE4002"/>
    <w:rsid w:val="00AE448F"/>
    <w:rsid w:val="00AE44CE"/>
    <w:rsid w:val="00AE4599"/>
    <w:rsid w:val="00AE480B"/>
    <w:rsid w:val="00AE4901"/>
    <w:rsid w:val="00AE4CFE"/>
    <w:rsid w:val="00AE4D68"/>
    <w:rsid w:val="00AE50B4"/>
    <w:rsid w:val="00AE53CB"/>
    <w:rsid w:val="00AE5780"/>
    <w:rsid w:val="00AE5A79"/>
    <w:rsid w:val="00AE5EFD"/>
    <w:rsid w:val="00AE6053"/>
    <w:rsid w:val="00AE6AB2"/>
    <w:rsid w:val="00AE6BD2"/>
    <w:rsid w:val="00AE6C0D"/>
    <w:rsid w:val="00AE6CA1"/>
    <w:rsid w:val="00AE738F"/>
    <w:rsid w:val="00AE7864"/>
    <w:rsid w:val="00AE78D9"/>
    <w:rsid w:val="00AE7A46"/>
    <w:rsid w:val="00AE7FBE"/>
    <w:rsid w:val="00AF0022"/>
    <w:rsid w:val="00AF00ED"/>
    <w:rsid w:val="00AF0219"/>
    <w:rsid w:val="00AF03FC"/>
    <w:rsid w:val="00AF061E"/>
    <w:rsid w:val="00AF0678"/>
    <w:rsid w:val="00AF06C1"/>
    <w:rsid w:val="00AF0925"/>
    <w:rsid w:val="00AF0958"/>
    <w:rsid w:val="00AF0997"/>
    <w:rsid w:val="00AF0D7A"/>
    <w:rsid w:val="00AF13FC"/>
    <w:rsid w:val="00AF1409"/>
    <w:rsid w:val="00AF1772"/>
    <w:rsid w:val="00AF182E"/>
    <w:rsid w:val="00AF1A02"/>
    <w:rsid w:val="00AF1BCD"/>
    <w:rsid w:val="00AF21F8"/>
    <w:rsid w:val="00AF22FE"/>
    <w:rsid w:val="00AF2469"/>
    <w:rsid w:val="00AF264A"/>
    <w:rsid w:val="00AF28FC"/>
    <w:rsid w:val="00AF2B72"/>
    <w:rsid w:val="00AF2C4A"/>
    <w:rsid w:val="00AF2CDE"/>
    <w:rsid w:val="00AF2D7E"/>
    <w:rsid w:val="00AF33DF"/>
    <w:rsid w:val="00AF3AF6"/>
    <w:rsid w:val="00AF3BF5"/>
    <w:rsid w:val="00AF3F2A"/>
    <w:rsid w:val="00AF483B"/>
    <w:rsid w:val="00AF49B6"/>
    <w:rsid w:val="00AF4D8F"/>
    <w:rsid w:val="00AF5481"/>
    <w:rsid w:val="00AF5664"/>
    <w:rsid w:val="00AF5683"/>
    <w:rsid w:val="00AF5D25"/>
    <w:rsid w:val="00AF61BE"/>
    <w:rsid w:val="00AF6527"/>
    <w:rsid w:val="00AF6708"/>
    <w:rsid w:val="00AF67B0"/>
    <w:rsid w:val="00AF6A5B"/>
    <w:rsid w:val="00AF6DFA"/>
    <w:rsid w:val="00AF7045"/>
    <w:rsid w:val="00AF742D"/>
    <w:rsid w:val="00AF787C"/>
    <w:rsid w:val="00AF7F21"/>
    <w:rsid w:val="00AF7FC1"/>
    <w:rsid w:val="00B00180"/>
    <w:rsid w:val="00B00371"/>
    <w:rsid w:val="00B00470"/>
    <w:rsid w:val="00B00536"/>
    <w:rsid w:val="00B005C3"/>
    <w:rsid w:val="00B00881"/>
    <w:rsid w:val="00B009BD"/>
    <w:rsid w:val="00B009D8"/>
    <w:rsid w:val="00B00AE6"/>
    <w:rsid w:val="00B00B8D"/>
    <w:rsid w:val="00B01037"/>
    <w:rsid w:val="00B01157"/>
    <w:rsid w:val="00B011A8"/>
    <w:rsid w:val="00B011BB"/>
    <w:rsid w:val="00B01249"/>
    <w:rsid w:val="00B018F1"/>
    <w:rsid w:val="00B01A58"/>
    <w:rsid w:val="00B01CF7"/>
    <w:rsid w:val="00B01E21"/>
    <w:rsid w:val="00B01FAA"/>
    <w:rsid w:val="00B02041"/>
    <w:rsid w:val="00B020A3"/>
    <w:rsid w:val="00B022ED"/>
    <w:rsid w:val="00B0231D"/>
    <w:rsid w:val="00B023D5"/>
    <w:rsid w:val="00B029CD"/>
    <w:rsid w:val="00B02C26"/>
    <w:rsid w:val="00B02CA8"/>
    <w:rsid w:val="00B02D6F"/>
    <w:rsid w:val="00B02DAF"/>
    <w:rsid w:val="00B02F8B"/>
    <w:rsid w:val="00B0359A"/>
    <w:rsid w:val="00B03B2A"/>
    <w:rsid w:val="00B03DD7"/>
    <w:rsid w:val="00B03F67"/>
    <w:rsid w:val="00B0404D"/>
    <w:rsid w:val="00B0414E"/>
    <w:rsid w:val="00B04200"/>
    <w:rsid w:val="00B044B2"/>
    <w:rsid w:val="00B045BB"/>
    <w:rsid w:val="00B045CB"/>
    <w:rsid w:val="00B045CC"/>
    <w:rsid w:val="00B04749"/>
    <w:rsid w:val="00B04BA0"/>
    <w:rsid w:val="00B04D01"/>
    <w:rsid w:val="00B04DC3"/>
    <w:rsid w:val="00B04EA9"/>
    <w:rsid w:val="00B05204"/>
    <w:rsid w:val="00B05264"/>
    <w:rsid w:val="00B05770"/>
    <w:rsid w:val="00B05802"/>
    <w:rsid w:val="00B058CA"/>
    <w:rsid w:val="00B05B29"/>
    <w:rsid w:val="00B05D60"/>
    <w:rsid w:val="00B0606C"/>
    <w:rsid w:val="00B0619A"/>
    <w:rsid w:val="00B06978"/>
    <w:rsid w:val="00B06BD3"/>
    <w:rsid w:val="00B06D3A"/>
    <w:rsid w:val="00B075A4"/>
    <w:rsid w:val="00B07664"/>
    <w:rsid w:val="00B07B5A"/>
    <w:rsid w:val="00B10057"/>
    <w:rsid w:val="00B10174"/>
    <w:rsid w:val="00B10306"/>
    <w:rsid w:val="00B10473"/>
    <w:rsid w:val="00B10592"/>
    <w:rsid w:val="00B10999"/>
    <w:rsid w:val="00B109B2"/>
    <w:rsid w:val="00B114C8"/>
    <w:rsid w:val="00B11722"/>
    <w:rsid w:val="00B11C19"/>
    <w:rsid w:val="00B121C0"/>
    <w:rsid w:val="00B123E9"/>
    <w:rsid w:val="00B1246B"/>
    <w:rsid w:val="00B1268B"/>
    <w:rsid w:val="00B12742"/>
    <w:rsid w:val="00B127D6"/>
    <w:rsid w:val="00B131C2"/>
    <w:rsid w:val="00B1338C"/>
    <w:rsid w:val="00B13726"/>
    <w:rsid w:val="00B13782"/>
    <w:rsid w:val="00B13989"/>
    <w:rsid w:val="00B13F26"/>
    <w:rsid w:val="00B143CD"/>
    <w:rsid w:val="00B147B7"/>
    <w:rsid w:val="00B148AD"/>
    <w:rsid w:val="00B151D5"/>
    <w:rsid w:val="00B15232"/>
    <w:rsid w:val="00B154A7"/>
    <w:rsid w:val="00B15599"/>
    <w:rsid w:val="00B158AD"/>
    <w:rsid w:val="00B15AC6"/>
    <w:rsid w:val="00B15E4C"/>
    <w:rsid w:val="00B15EA7"/>
    <w:rsid w:val="00B15FBC"/>
    <w:rsid w:val="00B161F3"/>
    <w:rsid w:val="00B168E2"/>
    <w:rsid w:val="00B17284"/>
    <w:rsid w:val="00B17EFF"/>
    <w:rsid w:val="00B2054A"/>
    <w:rsid w:val="00B20631"/>
    <w:rsid w:val="00B20E6D"/>
    <w:rsid w:val="00B21AEC"/>
    <w:rsid w:val="00B21E6F"/>
    <w:rsid w:val="00B21FCF"/>
    <w:rsid w:val="00B2267C"/>
    <w:rsid w:val="00B22797"/>
    <w:rsid w:val="00B2281F"/>
    <w:rsid w:val="00B2295C"/>
    <w:rsid w:val="00B22A30"/>
    <w:rsid w:val="00B22BB2"/>
    <w:rsid w:val="00B232A1"/>
    <w:rsid w:val="00B23352"/>
    <w:rsid w:val="00B233A4"/>
    <w:rsid w:val="00B2350E"/>
    <w:rsid w:val="00B2381E"/>
    <w:rsid w:val="00B23A09"/>
    <w:rsid w:val="00B23DE4"/>
    <w:rsid w:val="00B23E50"/>
    <w:rsid w:val="00B24376"/>
    <w:rsid w:val="00B243E3"/>
    <w:rsid w:val="00B247A8"/>
    <w:rsid w:val="00B247EF"/>
    <w:rsid w:val="00B2484A"/>
    <w:rsid w:val="00B24CFD"/>
    <w:rsid w:val="00B250B1"/>
    <w:rsid w:val="00B252CF"/>
    <w:rsid w:val="00B255CF"/>
    <w:rsid w:val="00B262AB"/>
    <w:rsid w:val="00B266D7"/>
    <w:rsid w:val="00B26B54"/>
    <w:rsid w:val="00B2763D"/>
    <w:rsid w:val="00B27BB0"/>
    <w:rsid w:val="00B27DFA"/>
    <w:rsid w:val="00B3007C"/>
    <w:rsid w:val="00B300F6"/>
    <w:rsid w:val="00B30524"/>
    <w:rsid w:val="00B3075F"/>
    <w:rsid w:val="00B30B3F"/>
    <w:rsid w:val="00B30F73"/>
    <w:rsid w:val="00B3155A"/>
    <w:rsid w:val="00B317E2"/>
    <w:rsid w:val="00B31D69"/>
    <w:rsid w:val="00B322D0"/>
    <w:rsid w:val="00B32AF2"/>
    <w:rsid w:val="00B33365"/>
    <w:rsid w:val="00B33427"/>
    <w:rsid w:val="00B33519"/>
    <w:rsid w:val="00B335AB"/>
    <w:rsid w:val="00B33840"/>
    <w:rsid w:val="00B33884"/>
    <w:rsid w:val="00B3404F"/>
    <w:rsid w:val="00B340C7"/>
    <w:rsid w:val="00B34632"/>
    <w:rsid w:val="00B34DB9"/>
    <w:rsid w:val="00B3530F"/>
    <w:rsid w:val="00B35616"/>
    <w:rsid w:val="00B35806"/>
    <w:rsid w:val="00B35A66"/>
    <w:rsid w:val="00B35A6E"/>
    <w:rsid w:val="00B35B83"/>
    <w:rsid w:val="00B35BD7"/>
    <w:rsid w:val="00B35F0D"/>
    <w:rsid w:val="00B3639D"/>
    <w:rsid w:val="00B36461"/>
    <w:rsid w:val="00B366F6"/>
    <w:rsid w:val="00B36B0A"/>
    <w:rsid w:val="00B36EBE"/>
    <w:rsid w:val="00B36F19"/>
    <w:rsid w:val="00B3709F"/>
    <w:rsid w:val="00B402F0"/>
    <w:rsid w:val="00B40486"/>
    <w:rsid w:val="00B40519"/>
    <w:rsid w:val="00B409CE"/>
    <w:rsid w:val="00B40F24"/>
    <w:rsid w:val="00B40F82"/>
    <w:rsid w:val="00B410D4"/>
    <w:rsid w:val="00B413B6"/>
    <w:rsid w:val="00B416C6"/>
    <w:rsid w:val="00B4186F"/>
    <w:rsid w:val="00B41A7A"/>
    <w:rsid w:val="00B41CDC"/>
    <w:rsid w:val="00B42135"/>
    <w:rsid w:val="00B426FA"/>
    <w:rsid w:val="00B42A25"/>
    <w:rsid w:val="00B42CA4"/>
    <w:rsid w:val="00B43885"/>
    <w:rsid w:val="00B43E53"/>
    <w:rsid w:val="00B43F3F"/>
    <w:rsid w:val="00B44090"/>
    <w:rsid w:val="00B442C1"/>
    <w:rsid w:val="00B442C3"/>
    <w:rsid w:val="00B44412"/>
    <w:rsid w:val="00B44433"/>
    <w:rsid w:val="00B447AD"/>
    <w:rsid w:val="00B4498C"/>
    <w:rsid w:val="00B44AAC"/>
    <w:rsid w:val="00B44B1F"/>
    <w:rsid w:val="00B44CDA"/>
    <w:rsid w:val="00B44CF0"/>
    <w:rsid w:val="00B44DD0"/>
    <w:rsid w:val="00B4598D"/>
    <w:rsid w:val="00B4599B"/>
    <w:rsid w:val="00B45D47"/>
    <w:rsid w:val="00B462A6"/>
    <w:rsid w:val="00B46363"/>
    <w:rsid w:val="00B463ED"/>
    <w:rsid w:val="00B463EE"/>
    <w:rsid w:val="00B46413"/>
    <w:rsid w:val="00B4668F"/>
    <w:rsid w:val="00B46D60"/>
    <w:rsid w:val="00B4731C"/>
    <w:rsid w:val="00B47478"/>
    <w:rsid w:val="00B47BCC"/>
    <w:rsid w:val="00B47DAE"/>
    <w:rsid w:val="00B47E46"/>
    <w:rsid w:val="00B5043B"/>
    <w:rsid w:val="00B5073A"/>
    <w:rsid w:val="00B5079E"/>
    <w:rsid w:val="00B50FEB"/>
    <w:rsid w:val="00B51324"/>
    <w:rsid w:val="00B5137E"/>
    <w:rsid w:val="00B51822"/>
    <w:rsid w:val="00B51A58"/>
    <w:rsid w:val="00B51E68"/>
    <w:rsid w:val="00B51F49"/>
    <w:rsid w:val="00B52059"/>
    <w:rsid w:val="00B5234C"/>
    <w:rsid w:val="00B52570"/>
    <w:rsid w:val="00B52751"/>
    <w:rsid w:val="00B52870"/>
    <w:rsid w:val="00B528E6"/>
    <w:rsid w:val="00B52927"/>
    <w:rsid w:val="00B52ECC"/>
    <w:rsid w:val="00B53484"/>
    <w:rsid w:val="00B53763"/>
    <w:rsid w:val="00B53832"/>
    <w:rsid w:val="00B54109"/>
    <w:rsid w:val="00B542D3"/>
    <w:rsid w:val="00B54863"/>
    <w:rsid w:val="00B54957"/>
    <w:rsid w:val="00B54DB3"/>
    <w:rsid w:val="00B54E59"/>
    <w:rsid w:val="00B54E8B"/>
    <w:rsid w:val="00B5534C"/>
    <w:rsid w:val="00B55470"/>
    <w:rsid w:val="00B557E7"/>
    <w:rsid w:val="00B55A90"/>
    <w:rsid w:val="00B55BCF"/>
    <w:rsid w:val="00B56047"/>
    <w:rsid w:val="00B5608D"/>
    <w:rsid w:val="00B56593"/>
    <w:rsid w:val="00B567AE"/>
    <w:rsid w:val="00B56B5B"/>
    <w:rsid w:val="00B57971"/>
    <w:rsid w:val="00B57A08"/>
    <w:rsid w:val="00B57B3E"/>
    <w:rsid w:val="00B57CA9"/>
    <w:rsid w:val="00B57E49"/>
    <w:rsid w:val="00B601E4"/>
    <w:rsid w:val="00B603EE"/>
    <w:rsid w:val="00B60523"/>
    <w:rsid w:val="00B607FA"/>
    <w:rsid w:val="00B60B55"/>
    <w:rsid w:val="00B61260"/>
    <w:rsid w:val="00B61753"/>
    <w:rsid w:val="00B618A6"/>
    <w:rsid w:val="00B6263C"/>
    <w:rsid w:val="00B628BB"/>
    <w:rsid w:val="00B62A1E"/>
    <w:rsid w:val="00B62AFA"/>
    <w:rsid w:val="00B633B3"/>
    <w:rsid w:val="00B637D9"/>
    <w:rsid w:val="00B63864"/>
    <w:rsid w:val="00B639B5"/>
    <w:rsid w:val="00B6414C"/>
    <w:rsid w:val="00B6449D"/>
    <w:rsid w:val="00B6457B"/>
    <w:rsid w:val="00B6458D"/>
    <w:rsid w:val="00B646BF"/>
    <w:rsid w:val="00B649E0"/>
    <w:rsid w:val="00B64A65"/>
    <w:rsid w:val="00B64BE3"/>
    <w:rsid w:val="00B64D26"/>
    <w:rsid w:val="00B65CAE"/>
    <w:rsid w:val="00B66137"/>
    <w:rsid w:val="00B66371"/>
    <w:rsid w:val="00B66454"/>
    <w:rsid w:val="00B664F6"/>
    <w:rsid w:val="00B66854"/>
    <w:rsid w:val="00B66A0F"/>
    <w:rsid w:val="00B66CFB"/>
    <w:rsid w:val="00B67620"/>
    <w:rsid w:val="00B676CF"/>
    <w:rsid w:val="00B678F2"/>
    <w:rsid w:val="00B679A5"/>
    <w:rsid w:val="00B67CD9"/>
    <w:rsid w:val="00B70201"/>
    <w:rsid w:val="00B70468"/>
    <w:rsid w:val="00B70BB4"/>
    <w:rsid w:val="00B70EC7"/>
    <w:rsid w:val="00B71226"/>
    <w:rsid w:val="00B715B9"/>
    <w:rsid w:val="00B7175F"/>
    <w:rsid w:val="00B71ADE"/>
    <w:rsid w:val="00B71DA3"/>
    <w:rsid w:val="00B72014"/>
    <w:rsid w:val="00B72440"/>
    <w:rsid w:val="00B72698"/>
    <w:rsid w:val="00B7271E"/>
    <w:rsid w:val="00B727BB"/>
    <w:rsid w:val="00B72A6D"/>
    <w:rsid w:val="00B72AAE"/>
    <w:rsid w:val="00B72B67"/>
    <w:rsid w:val="00B736C1"/>
    <w:rsid w:val="00B73878"/>
    <w:rsid w:val="00B73DF3"/>
    <w:rsid w:val="00B73FA3"/>
    <w:rsid w:val="00B740DA"/>
    <w:rsid w:val="00B74708"/>
    <w:rsid w:val="00B749DE"/>
    <w:rsid w:val="00B74B7E"/>
    <w:rsid w:val="00B74C83"/>
    <w:rsid w:val="00B74CDB"/>
    <w:rsid w:val="00B7503D"/>
    <w:rsid w:val="00B755ED"/>
    <w:rsid w:val="00B75615"/>
    <w:rsid w:val="00B756B1"/>
    <w:rsid w:val="00B75738"/>
    <w:rsid w:val="00B75B85"/>
    <w:rsid w:val="00B760FD"/>
    <w:rsid w:val="00B76107"/>
    <w:rsid w:val="00B761F0"/>
    <w:rsid w:val="00B765A1"/>
    <w:rsid w:val="00B766DB"/>
    <w:rsid w:val="00B76818"/>
    <w:rsid w:val="00B76B83"/>
    <w:rsid w:val="00B771C0"/>
    <w:rsid w:val="00B77793"/>
    <w:rsid w:val="00B778C1"/>
    <w:rsid w:val="00B77B6D"/>
    <w:rsid w:val="00B77F83"/>
    <w:rsid w:val="00B77F9C"/>
    <w:rsid w:val="00B8004B"/>
    <w:rsid w:val="00B803B7"/>
    <w:rsid w:val="00B8042C"/>
    <w:rsid w:val="00B80911"/>
    <w:rsid w:val="00B809D2"/>
    <w:rsid w:val="00B80C05"/>
    <w:rsid w:val="00B80C24"/>
    <w:rsid w:val="00B80D88"/>
    <w:rsid w:val="00B80EC5"/>
    <w:rsid w:val="00B816EB"/>
    <w:rsid w:val="00B81781"/>
    <w:rsid w:val="00B818E6"/>
    <w:rsid w:val="00B8237F"/>
    <w:rsid w:val="00B82525"/>
    <w:rsid w:val="00B8257F"/>
    <w:rsid w:val="00B828D6"/>
    <w:rsid w:val="00B829AF"/>
    <w:rsid w:val="00B82E9A"/>
    <w:rsid w:val="00B833EB"/>
    <w:rsid w:val="00B83489"/>
    <w:rsid w:val="00B83934"/>
    <w:rsid w:val="00B83C19"/>
    <w:rsid w:val="00B83C28"/>
    <w:rsid w:val="00B83E07"/>
    <w:rsid w:val="00B83ECB"/>
    <w:rsid w:val="00B83F0B"/>
    <w:rsid w:val="00B841B0"/>
    <w:rsid w:val="00B844F0"/>
    <w:rsid w:val="00B844FA"/>
    <w:rsid w:val="00B84B3C"/>
    <w:rsid w:val="00B84BD8"/>
    <w:rsid w:val="00B84EE6"/>
    <w:rsid w:val="00B84FA7"/>
    <w:rsid w:val="00B85B00"/>
    <w:rsid w:val="00B861CD"/>
    <w:rsid w:val="00B86362"/>
    <w:rsid w:val="00B8677C"/>
    <w:rsid w:val="00B86C22"/>
    <w:rsid w:val="00B86CB5"/>
    <w:rsid w:val="00B8730E"/>
    <w:rsid w:val="00B87562"/>
    <w:rsid w:val="00B901D8"/>
    <w:rsid w:val="00B90B67"/>
    <w:rsid w:val="00B90BFD"/>
    <w:rsid w:val="00B91094"/>
    <w:rsid w:val="00B91B40"/>
    <w:rsid w:val="00B91C90"/>
    <w:rsid w:val="00B91C97"/>
    <w:rsid w:val="00B91F27"/>
    <w:rsid w:val="00B9213F"/>
    <w:rsid w:val="00B924C8"/>
    <w:rsid w:val="00B92579"/>
    <w:rsid w:val="00B92A11"/>
    <w:rsid w:val="00B92F28"/>
    <w:rsid w:val="00B9387A"/>
    <w:rsid w:val="00B938DB"/>
    <w:rsid w:val="00B93E23"/>
    <w:rsid w:val="00B942AA"/>
    <w:rsid w:val="00B9433F"/>
    <w:rsid w:val="00B9444A"/>
    <w:rsid w:val="00B9477D"/>
    <w:rsid w:val="00B9490B"/>
    <w:rsid w:val="00B94A5F"/>
    <w:rsid w:val="00B94CC3"/>
    <w:rsid w:val="00B94DFF"/>
    <w:rsid w:val="00B94E8C"/>
    <w:rsid w:val="00B9531F"/>
    <w:rsid w:val="00B958C2"/>
    <w:rsid w:val="00B960B5"/>
    <w:rsid w:val="00B9620F"/>
    <w:rsid w:val="00B963FF"/>
    <w:rsid w:val="00B96515"/>
    <w:rsid w:val="00B969A3"/>
    <w:rsid w:val="00B969C4"/>
    <w:rsid w:val="00B96EBE"/>
    <w:rsid w:val="00B973C8"/>
    <w:rsid w:val="00B97993"/>
    <w:rsid w:val="00B97B23"/>
    <w:rsid w:val="00B97D68"/>
    <w:rsid w:val="00B97E2C"/>
    <w:rsid w:val="00B97F7F"/>
    <w:rsid w:val="00B97F87"/>
    <w:rsid w:val="00BA0266"/>
    <w:rsid w:val="00BA02CF"/>
    <w:rsid w:val="00BA0379"/>
    <w:rsid w:val="00BA06F3"/>
    <w:rsid w:val="00BA08C8"/>
    <w:rsid w:val="00BA0D8F"/>
    <w:rsid w:val="00BA12DB"/>
    <w:rsid w:val="00BA1AB5"/>
    <w:rsid w:val="00BA1EF7"/>
    <w:rsid w:val="00BA2078"/>
    <w:rsid w:val="00BA215E"/>
    <w:rsid w:val="00BA2550"/>
    <w:rsid w:val="00BA260A"/>
    <w:rsid w:val="00BA29A7"/>
    <w:rsid w:val="00BA2A6C"/>
    <w:rsid w:val="00BA2BF1"/>
    <w:rsid w:val="00BA2C38"/>
    <w:rsid w:val="00BA2CF2"/>
    <w:rsid w:val="00BA2D06"/>
    <w:rsid w:val="00BA33D6"/>
    <w:rsid w:val="00BA35BD"/>
    <w:rsid w:val="00BA3779"/>
    <w:rsid w:val="00BA3B20"/>
    <w:rsid w:val="00BA3BEA"/>
    <w:rsid w:val="00BA3EB9"/>
    <w:rsid w:val="00BA3FCA"/>
    <w:rsid w:val="00BA4316"/>
    <w:rsid w:val="00BA4EB9"/>
    <w:rsid w:val="00BA52A5"/>
    <w:rsid w:val="00BA61EA"/>
    <w:rsid w:val="00BA620C"/>
    <w:rsid w:val="00BA6275"/>
    <w:rsid w:val="00BA68F8"/>
    <w:rsid w:val="00BA7E28"/>
    <w:rsid w:val="00BB01D9"/>
    <w:rsid w:val="00BB02D0"/>
    <w:rsid w:val="00BB09DC"/>
    <w:rsid w:val="00BB0D30"/>
    <w:rsid w:val="00BB0D37"/>
    <w:rsid w:val="00BB0E70"/>
    <w:rsid w:val="00BB1064"/>
    <w:rsid w:val="00BB18CF"/>
    <w:rsid w:val="00BB19A9"/>
    <w:rsid w:val="00BB1A51"/>
    <w:rsid w:val="00BB1C3F"/>
    <w:rsid w:val="00BB1C79"/>
    <w:rsid w:val="00BB1E65"/>
    <w:rsid w:val="00BB1EB6"/>
    <w:rsid w:val="00BB1FED"/>
    <w:rsid w:val="00BB22F1"/>
    <w:rsid w:val="00BB2451"/>
    <w:rsid w:val="00BB2B2B"/>
    <w:rsid w:val="00BB2E66"/>
    <w:rsid w:val="00BB3058"/>
    <w:rsid w:val="00BB31BA"/>
    <w:rsid w:val="00BB328A"/>
    <w:rsid w:val="00BB388C"/>
    <w:rsid w:val="00BB3DEF"/>
    <w:rsid w:val="00BB4892"/>
    <w:rsid w:val="00BB5112"/>
    <w:rsid w:val="00BB5214"/>
    <w:rsid w:val="00BB5546"/>
    <w:rsid w:val="00BB55AE"/>
    <w:rsid w:val="00BB5C18"/>
    <w:rsid w:val="00BB613A"/>
    <w:rsid w:val="00BB6570"/>
    <w:rsid w:val="00BB675D"/>
    <w:rsid w:val="00BB67EA"/>
    <w:rsid w:val="00BB6B67"/>
    <w:rsid w:val="00BB6D1A"/>
    <w:rsid w:val="00BB7113"/>
    <w:rsid w:val="00BC0325"/>
    <w:rsid w:val="00BC0636"/>
    <w:rsid w:val="00BC0E46"/>
    <w:rsid w:val="00BC0F08"/>
    <w:rsid w:val="00BC1131"/>
    <w:rsid w:val="00BC1232"/>
    <w:rsid w:val="00BC126B"/>
    <w:rsid w:val="00BC192D"/>
    <w:rsid w:val="00BC19C4"/>
    <w:rsid w:val="00BC21F1"/>
    <w:rsid w:val="00BC2667"/>
    <w:rsid w:val="00BC28E8"/>
    <w:rsid w:val="00BC2AA2"/>
    <w:rsid w:val="00BC2DA2"/>
    <w:rsid w:val="00BC2EC0"/>
    <w:rsid w:val="00BC2F1F"/>
    <w:rsid w:val="00BC2FC9"/>
    <w:rsid w:val="00BC3154"/>
    <w:rsid w:val="00BC32DA"/>
    <w:rsid w:val="00BC3348"/>
    <w:rsid w:val="00BC3576"/>
    <w:rsid w:val="00BC3733"/>
    <w:rsid w:val="00BC3D52"/>
    <w:rsid w:val="00BC4163"/>
    <w:rsid w:val="00BC42C4"/>
    <w:rsid w:val="00BC434A"/>
    <w:rsid w:val="00BC472C"/>
    <w:rsid w:val="00BC4B02"/>
    <w:rsid w:val="00BC4C93"/>
    <w:rsid w:val="00BC4CA1"/>
    <w:rsid w:val="00BC5A18"/>
    <w:rsid w:val="00BC5E71"/>
    <w:rsid w:val="00BC5FEB"/>
    <w:rsid w:val="00BC65CD"/>
    <w:rsid w:val="00BC6F76"/>
    <w:rsid w:val="00BC73B6"/>
    <w:rsid w:val="00BC74EF"/>
    <w:rsid w:val="00BC79A5"/>
    <w:rsid w:val="00BC7F26"/>
    <w:rsid w:val="00BC7F64"/>
    <w:rsid w:val="00BD015E"/>
    <w:rsid w:val="00BD06C5"/>
    <w:rsid w:val="00BD077B"/>
    <w:rsid w:val="00BD0B73"/>
    <w:rsid w:val="00BD1267"/>
    <w:rsid w:val="00BD1477"/>
    <w:rsid w:val="00BD1854"/>
    <w:rsid w:val="00BD1F7B"/>
    <w:rsid w:val="00BD24DB"/>
    <w:rsid w:val="00BD26AE"/>
    <w:rsid w:val="00BD27DC"/>
    <w:rsid w:val="00BD2B44"/>
    <w:rsid w:val="00BD3356"/>
    <w:rsid w:val="00BD3705"/>
    <w:rsid w:val="00BD388F"/>
    <w:rsid w:val="00BD40A5"/>
    <w:rsid w:val="00BD4FD3"/>
    <w:rsid w:val="00BD5079"/>
    <w:rsid w:val="00BD50AC"/>
    <w:rsid w:val="00BD545A"/>
    <w:rsid w:val="00BD54F1"/>
    <w:rsid w:val="00BD56C8"/>
    <w:rsid w:val="00BD590F"/>
    <w:rsid w:val="00BD612B"/>
    <w:rsid w:val="00BD65AE"/>
    <w:rsid w:val="00BD65E3"/>
    <w:rsid w:val="00BD6870"/>
    <w:rsid w:val="00BD69D2"/>
    <w:rsid w:val="00BD6B8E"/>
    <w:rsid w:val="00BD6D41"/>
    <w:rsid w:val="00BD6D4B"/>
    <w:rsid w:val="00BD6DCE"/>
    <w:rsid w:val="00BD704C"/>
    <w:rsid w:val="00BD7363"/>
    <w:rsid w:val="00BD73F6"/>
    <w:rsid w:val="00BD761A"/>
    <w:rsid w:val="00BD7B28"/>
    <w:rsid w:val="00BD7CEF"/>
    <w:rsid w:val="00BD7DD7"/>
    <w:rsid w:val="00BE00A3"/>
    <w:rsid w:val="00BE00D6"/>
    <w:rsid w:val="00BE0BB8"/>
    <w:rsid w:val="00BE0C69"/>
    <w:rsid w:val="00BE0F66"/>
    <w:rsid w:val="00BE0F84"/>
    <w:rsid w:val="00BE111E"/>
    <w:rsid w:val="00BE12D2"/>
    <w:rsid w:val="00BE1B10"/>
    <w:rsid w:val="00BE1E2B"/>
    <w:rsid w:val="00BE1F70"/>
    <w:rsid w:val="00BE20C3"/>
    <w:rsid w:val="00BE2406"/>
    <w:rsid w:val="00BE250E"/>
    <w:rsid w:val="00BE271D"/>
    <w:rsid w:val="00BE2A15"/>
    <w:rsid w:val="00BE2A38"/>
    <w:rsid w:val="00BE2AD7"/>
    <w:rsid w:val="00BE2C3A"/>
    <w:rsid w:val="00BE309F"/>
    <w:rsid w:val="00BE3115"/>
    <w:rsid w:val="00BE3190"/>
    <w:rsid w:val="00BE32D7"/>
    <w:rsid w:val="00BE384F"/>
    <w:rsid w:val="00BE38C7"/>
    <w:rsid w:val="00BE399A"/>
    <w:rsid w:val="00BE3D93"/>
    <w:rsid w:val="00BE3DA1"/>
    <w:rsid w:val="00BE3DA9"/>
    <w:rsid w:val="00BE3E55"/>
    <w:rsid w:val="00BE3EA1"/>
    <w:rsid w:val="00BE47C7"/>
    <w:rsid w:val="00BE4C8B"/>
    <w:rsid w:val="00BE5111"/>
    <w:rsid w:val="00BE53B8"/>
    <w:rsid w:val="00BE5733"/>
    <w:rsid w:val="00BE604F"/>
    <w:rsid w:val="00BE614B"/>
    <w:rsid w:val="00BE6281"/>
    <w:rsid w:val="00BE6921"/>
    <w:rsid w:val="00BE6C34"/>
    <w:rsid w:val="00BE6D3B"/>
    <w:rsid w:val="00BE734C"/>
    <w:rsid w:val="00BE7819"/>
    <w:rsid w:val="00BE7DA5"/>
    <w:rsid w:val="00BE7E7F"/>
    <w:rsid w:val="00BE7EC4"/>
    <w:rsid w:val="00BF009E"/>
    <w:rsid w:val="00BF0605"/>
    <w:rsid w:val="00BF0677"/>
    <w:rsid w:val="00BF1158"/>
    <w:rsid w:val="00BF11FF"/>
    <w:rsid w:val="00BF2512"/>
    <w:rsid w:val="00BF26E5"/>
    <w:rsid w:val="00BF2895"/>
    <w:rsid w:val="00BF2C6C"/>
    <w:rsid w:val="00BF2FAE"/>
    <w:rsid w:val="00BF3106"/>
    <w:rsid w:val="00BF333F"/>
    <w:rsid w:val="00BF37E5"/>
    <w:rsid w:val="00BF39AD"/>
    <w:rsid w:val="00BF3BC7"/>
    <w:rsid w:val="00BF3CCE"/>
    <w:rsid w:val="00BF3D6A"/>
    <w:rsid w:val="00BF40E8"/>
    <w:rsid w:val="00BF42B8"/>
    <w:rsid w:val="00BF44B4"/>
    <w:rsid w:val="00BF4510"/>
    <w:rsid w:val="00BF514C"/>
    <w:rsid w:val="00BF52EF"/>
    <w:rsid w:val="00BF57EC"/>
    <w:rsid w:val="00BF5AF1"/>
    <w:rsid w:val="00BF611B"/>
    <w:rsid w:val="00BF6386"/>
    <w:rsid w:val="00BF63B2"/>
    <w:rsid w:val="00BF6A1A"/>
    <w:rsid w:val="00BF6A55"/>
    <w:rsid w:val="00BF6C34"/>
    <w:rsid w:val="00BF6E62"/>
    <w:rsid w:val="00BF6FE6"/>
    <w:rsid w:val="00BF6FF0"/>
    <w:rsid w:val="00BF7085"/>
    <w:rsid w:val="00BF7296"/>
    <w:rsid w:val="00BF7530"/>
    <w:rsid w:val="00BF7879"/>
    <w:rsid w:val="00BF7C95"/>
    <w:rsid w:val="00BF7E7C"/>
    <w:rsid w:val="00C000E9"/>
    <w:rsid w:val="00C000FA"/>
    <w:rsid w:val="00C0053B"/>
    <w:rsid w:val="00C006B1"/>
    <w:rsid w:val="00C007A4"/>
    <w:rsid w:val="00C00ABC"/>
    <w:rsid w:val="00C00FA8"/>
    <w:rsid w:val="00C01198"/>
    <w:rsid w:val="00C01720"/>
    <w:rsid w:val="00C01771"/>
    <w:rsid w:val="00C01A92"/>
    <w:rsid w:val="00C01DE5"/>
    <w:rsid w:val="00C02067"/>
    <w:rsid w:val="00C022B2"/>
    <w:rsid w:val="00C024DC"/>
    <w:rsid w:val="00C026BD"/>
    <w:rsid w:val="00C0297C"/>
    <w:rsid w:val="00C02C9E"/>
    <w:rsid w:val="00C02F09"/>
    <w:rsid w:val="00C02F92"/>
    <w:rsid w:val="00C03713"/>
    <w:rsid w:val="00C0391E"/>
    <w:rsid w:val="00C03C4A"/>
    <w:rsid w:val="00C040BE"/>
    <w:rsid w:val="00C04222"/>
    <w:rsid w:val="00C046E5"/>
    <w:rsid w:val="00C04762"/>
    <w:rsid w:val="00C051DE"/>
    <w:rsid w:val="00C0540A"/>
    <w:rsid w:val="00C05CCD"/>
    <w:rsid w:val="00C05FF5"/>
    <w:rsid w:val="00C06032"/>
    <w:rsid w:val="00C06754"/>
    <w:rsid w:val="00C06773"/>
    <w:rsid w:val="00C06961"/>
    <w:rsid w:val="00C06B5C"/>
    <w:rsid w:val="00C06C53"/>
    <w:rsid w:val="00C06F11"/>
    <w:rsid w:val="00C06FE2"/>
    <w:rsid w:val="00C07024"/>
    <w:rsid w:val="00C071EE"/>
    <w:rsid w:val="00C07673"/>
    <w:rsid w:val="00C07B33"/>
    <w:rsid w:val="00C07CEC"/>
    <w:rsid w:val="00C106AA"/>
    <w:rsid w:val="00C10984"/>
    <w:rsid w:val="00C10AFB"/>
    <w:rsid w:val="00C10BFE"/>
    <w:rsid w:val="00C10D42"/>
    <w:rsid w:val="00C10EED"/>
    <w:rsid w:val="00C110F0"/>
    <w:rsid w:val="00C111B2"/>
    <w:rsid w:val="00C11415"/>
    <w:rsid w:val="00C116F9"/>
    <w:rsid w:val="00C11825"/>
    <w:rsid w:val="00C11B78"/>
    <w:rsid w:val="00C12375"/>
    <w:rsid w:val="00C130B0"/>
    <w:rsid w:val="00C131DE"/>
    <w:rsid w:val="00C133F8"/>
    <w:rsid w:val="00C135F5"/>
    <w:rsid w:val="00C137BF"/>
    <w:rsid w:val="00C13EE1"/>
    <w:rsid w:val="00C1430D"/>
    <w:rsid w:val="00C146B3"/>
    <w:rsid w:val="00C14B2E"/>
    <w:rsid w:val="00C14EFA"/>
    <w:rsid w:val="00C14FC8"/>
    <w:rsid w:val="00C15F67"/>
    <w:rsid w:val="00C162B8"/>
    <w:rsid w:val="00C164FC"/>
    <w:rsid w:val="00C16545"/>
    <w:rsid w:val="00C16FC7"/>
    <w:rsid w:val="00C17005"/>
    <w:rsid w:val="00C17169"/>
    <w:rsid w:val="00C1786A"/>
    <w:rsid w:val="00C17962"/>
    <w:rsid w:val="00C17FE6"/>
    <w:rsid w:val="00C20326"/>
    <w:rsid w:val="00C20648"/>
    <w:rsid w:val="00C209E6"/>
    <w:rsid w:val="00C20A9A"/>
    <w:rsid w:val="00C20D29"/>
    <w:rsid w:val="00C20FEE"/>
    <w:rsid w:val="00C211F4"/>
    <w:rsid w:val="00C212F2"/>
    <w:rsid w:val="00C2152C"/>
    <w:rsid w:val="00C21732"/>
    <w:rsid w:val="00C21C4C"/>
    <w:rsid w:val="00C21FFE"/>
    <w:rsid w:val="00C221D3"/>
    <w:rsid w:val="00C2220A"/>
    <w:rsid w:val="00C22417"/>
    <w:rsid w:val="00C22846"/>
    <w:rsid w:val="00C2318D"/>
    <w:rsid w:val="00C236ED"/>
    <w:rsid w:val="00C23805"/>
    <w:rsid w:val="00C238A9"/>
    <w:rsid w:val="00C23965"/>
    <w:rsid w:val="00C239E4"/>
    <w:rsid w:val="00C2494C"/>
    <w:rsid w:val="00C24D74"/>
    <w:rsid w:val="00C24F76"/>
    <w:rsid w:val="00C250CE"/>
    <w:rsid w:val="00C25276"/>
    <w:rsid w:val="00C2577A"/>
    <w:rsid w:val="00C257B0"/>
    <w:rsid w:val="00C257F6"/>
    <w:rsid w:val="00C258BC"/>
    <w:rsid w:val="00C25CE4"/>
    <w:rsid w:val="00C25D53"/>
    <w:rsid w:val="00C25EE0"/>
    <w:rsid w:val="00C264B7"/>
    <w:rsid w:val="00C265F9"/>
    <w:rsid w:val="00C273AD"/>
    <w:rsid w:val="00C30194"/>
    <w:rsid w:val="00C303D0"/>
    <w:rsid w:val="00C305E1"/>
    <w:rsid w:val="00C307BB"/>
    <w:rsid w:val="00C30A98"/>
    <w:rsid w:val="00C30DC0"/>
    <w:rsid w:val="00C30F95"/>
    <w:rsid w:val="00C31259"/>
    <w:rsid w:val="00C3150A"/>
    <w:rsid w:val="00C31567"/>
    <w:rsid w:val="00C31B13"/>
    <w:rsid w:val="00C31DA1"/>
    <w:rsid w:val="00C31F00"/>
    <w:rsid w:val="00C322C5"/>
    <w:rsid w:val="00C3266F"/>
    <w:rsid w:val="00C3274A"/>
    <w:rsid w:val="00C32885"/>
    <w:rsid w:val="00C329E7"/>
    <w:rsid w:val="00C32D06"/>
    <w:rsid w:val="00C33174"/>
    <w:rsid w:val="00C33262"/>
    <w:rsid w:val="00C333F8"/>
    <w:rsid w:val="00C33596"/>
    <w:rsid w:val="00C338BB"/>
    <w:rsid w:val="00C33A37"/>
    <w:rsid w:val="00C33BC5"/>
    <w:rsid w:val="00C33C40"/>
    <w:rsid w:val="00C33CDE"/>
    <w:rsid w:val="00C3422D"/>
    <w:rsid w:val="00C344AD"/>
    <w:rsid w:val="00C344BE"/>
    <w:rsid w:val="00C34650"/>
    <w:rsid w:val="00C34BEB"/>
    <w:rsid w:val="00C35371"/>
    <w:rsid w:val="00C35653"/>
    <w:rsid w:val="00C35B2E"/>
    <w:rsid w:val="00C364DC"/>
    <w:rsid w:val="00C36521"/>
    <w:rsid w:val="00C3693D"/>
    <w:rsid w:val="00C36A13"/>
    <w:rsid w:val="00C378F7"/>
    <w:rsid w:val="00C37C60"/>
    <w:rsid w:val="00C40328"/>
    <w:rsid w:val="00C404EA"/>
    <w:rsid w:val="00C40C28"/>
    <w:rsid w:val="00C40E82"/>
    <w:rsid w:val="00C40E86"/>
    <w:rsid w:val="00C41137"/>
    <w:rsid w:val="00C41BE2"/>
    <w:rsid w:val="00C41C1D"/>
    <w:rsid w:val="00C41FF3"/>
    <w:rsid w:val="00C42111"/>
    <w:rsid w:val="00C421B0"/>
    <w:rsid w:val="00C421F8"/>
    <w:rsid w:val="00C4254E"/>
    <w:rsid w:val="00C425AD"/>
    <w:rsid w:val="00C425FE"/>
    <w:rsid w:val="00C42649"/>
    <w:rsid w:val="00C4269C"/>
    <w:rsid w:val="00C4285A"/>
    <w:rsid w:val="00C42A18"/>
    <w:rsid w:val="00C42F9C"/>
    <w:rsid w:val="00C43126"/>
    <w:rsid w:val="00C43449"/>
    <w:rsid w:val="00C4353C"/>
    <w:rsid w:val="00C439AD"/>
    <w:rsid w:val="00C43A74"/>
    <w:rsid w:val="00C43D02"/>
    <w:rsid w:val="00C4476B"/>
    <w:rsid w:val="00C44DF0"/>
    <w:rsid w:val="00C44EE8"/>
    <w:rsid w:val="00C44F2B"/>
    <w:rsid w:val="00C45042"/>
    <w:rsid w:val="00C4508B"/>
    <w:rsid w:val="00C450B3"/>
    <w:rsid w:val="00C450EE"/>
    <w:rsid w:val="00C45689"/>
    <w:rsid w:val="00C461AE"/>
    <w:rsid w:val="00C4630C"/>
    <w:rsid w:val="00C4635B"/>
    <w:rsid w:val="00C46553"/>
    <w:rsid w:val="00C46DE4"/>
    <w:rsid w:val="00C47214"/>
    <w:rsid w:val="00C47A25"/>
    <w:rsid w:val="00C47BAA"/>
    <w:rsid w:val="00C47BD4"/>
    <w:rsid w:val="00C47C0E"/>
    <w:rsid w:val="00C503AE"/>
    <w:rsid w:val="00C5083F"/>
    <w:rsid w:val="00C50998"/>
    <w:rsid w:val="00C50C45"/>
    <w:rsid w:val="00C50F47"/>
    <w:rsid w:val="00C51375"/>
    <w:rsid w:val="00C51673"/>
    <w:rsid w:val="00C51BEC"/>
    <w:rsid w:val="00C51D18"/>
    <w:rsid w:val="00C51EBE"/>
    <w:rsid w:val="00C51F4C"/>
    <w:rsid w:val="00C52562"/>
    <w:rsid w:val="00C525B2"/>
    <w:rsid w:val="00C525D6"/>
    <w:rsid w:val="00C529BC"/>
    <w:rsid w:val="00C529C5"/>
    <w:rsid w:val="00C52CD4"/>
    <w:rsid w:val="00C53175"/>
    <w:rsid w:val="00C5367A"/>
    <w:rsid w:val="00C5375A"/>
    <w:rsid w:val="00C53880"/>
    <w:rsid w:val="00C53B4A"/>
    <w:rsid w:val="00C54279"/>
    <w:rsid w:val="00C54403"/>
    <w:rsid w:val="00C54555"/>
    <w:rsid w:val="00C54668"/>
    <w:rsid w:val="00C54951"/>
    <w:rsid w:val="00C54BFD"/>
    <w:rsid w:val="00C555D4"/>
    <w:rsid w:val="00C55602"/>
    <w:rsid w:val="00C5575C"/>
    <w:rsid w:val="00C5589A"/>
    <w:rsid w:val="00C55BD0"/>
    <w:rsid w:val="00C55D0E"/>
    <w:rsid w:val="00C5627C"/>
    <w:rsid w:val="00C56322"/>
    <w:rsid w:val="00C56BD9"/>
    <w:rsid w:val="00C57B4B"/>
    <w:rsid w:val="00C57C2C"/>
    <w:rsid w:val="00C60124"/>
    <w:rsid w:val="00C60300"/>
    <w:rsid w:val="00C60472"/>
    <w:rsid w:val="00C60672"/>
    <w:rsid w:val="00C60763"/>
    <w:rsid w:val="00C60A5E"/>
    <w:rsid w:val="00C610D4"/>
    <w:rsid w:val="00C61436"/>
    <w:rsid w:val="00C614EA"/>
    <w:rsid w:val="00C6181F"/>
    <w:rsid w:val="00C618C5"/>
    <w:rsid w:val="00C61C54"/>
    <w:rsid w:val="00C61E72"/>
    <w:rsid w:val="00C6210C"/>
    <w:rsid w:val="00C62158"/>
    <w:rsid w:val="00C62421"/>
    <w:rsid w:val="00C62B58"/>
    <w:rsid w:val="00C62F9B"/>
    <w:rsid w:val="00C6300A"/>
    <w:rsid w:val="00C6334B"/>
    <w:rsid w:val="00C6358C"/>
    <w:rsid w:val="00C6397D"/>
    <w:rsid w:val="00C63E42"/>
    <w:rsid w:val="00C63FE6"/>
    <w:rsid w:val="00C64380"/>
    <w:rsid w:val="00C643EB"/>
    <w:rsid w:val="00C64461"/>
    <w:rsid w:val="00C649DE"/>
    <w:rsid w:val="00C64C13"/>
    <w:rsid w:val="00C64E95"/>
    <w:rsid w:val="00C65AAE"/>
    <w:rsid w:val="00C65ED9"/>
    <w:rsid w:val="00C65FF9"/>
    <w:rsid w:val="00C66285"/>
    <w:rsid w:val="00C66297"/>
    <w:rsid w:val="00C66CDC"/>
    <w:rsid w:val="00C673C6"/>
    <w:rsid w:val="00C674A1"/>
    <w:rsid w:val="00C674B1"/>
    <w:rsid w:val="00C67BBA"/>
    <w:rsid w:val="00C704AF"/>
    <w:rsid w:val="00C705EB"/>
    <w:rsid w:val="00C71003"/>
    <w:rsid w:val="00C71517"/>
    <w:rsid w:val="00C71A80"/>
    <w:rsid w:val="00C721D2"/>
    <w:rsid w:val="00C72460"/>
    <w:rsid w:val="00C725A5"/>
    <w:rsid w:val="00C725DD"/>
    <w:rsid w:val="00C728F7"/>
    <w:rsid w:val="00C729EF"/>
    <w:rsid w:val="00C732F3"/>
    <w:rsid w:val="00C7392C"/>
    <w:rsid w:val="00C73A5D"/>
    <w:rsid w:val="00C73D1D"/>
    <w:rsid w:val="00C740CB"/>
    <w:rsid w:val="00C74737"/>
    <w:rsid w:val="00C74801"/>
    <w:rsid w:val="00C74995"/>
    <w:rsid w:val="00C74C6C"/>
    <w:rsid w:val="00C74C8D"/>
    <w:rsid w:val="00C74EC7"/>
    <w:rsid w:val="00C760BE"/>
    <w:rsid w:val="00C76279"/>
    <w:rsid w:val="00C7637F"/>
    <w:rsid w:val="00C763B8"/>
    <w:rsid w:val="00C76BCB"/>
    <w:rsid w:val="00C76D18"/>
    <w:rsid w:val="00C76ECB"/>
    <w:rsid w:val="00C773A5"/>
    <w:rsid w:val="00C777CE"/>
    <w:rsid w:val="00C7788B"/>
    <w:rsid w:val="00C80317"/>
    <w:rsid w:val="00C809D5"/>
    <w:rsid w:val="00C80C3B"/>
    <w:rsid w:val="00C80D8E"/>
    <w:rsid w:val="00C80FF9"/>
    <w:rsid w:val="00C812BC"/>
    <w:rsid w:val="00C814F9"/>
    <w:rsid w:val="00C81B07"/>
    <w:rsid w:val="00C81B57"/>
    <w:rsid w:val="00C81CA5"/>
    <w:rsid w:val="00C81CAE"/>
    <w:rsid w:val="00C825EC"/>
    <w:rsid w:val="00C82832"/>
    <w:rsid w:val="00C82938"/>
    <w:rsid w:val="00C82D98"/>
    <w:rsid w:val="00C83269"/>
    <w:rsid w:val="00C832FF"/>
    <w:rsid w:val="00C8334B"/>
    <w:rsid w:val="00C83485"/>
    <w:rsid w:val="00C83580"/>
    <w:rsid w:val="00C8375D"/>
    <w:rsid w:val="00C83DAB"/>
    <w:rsid w:val="00C84020"/>
    <w:rsid w:val="00C841A4"/>
    <w:rsid w:val="00C842C2"/>
    <w:rsid w:val="00C84880"/>
    <w:rsid w:val="00C84E9A"/>
    <w:rsid w:val="00C84F6B"/>
    <w:rsid w:val="00C84FC7"/>
    <w:rsid w:val="00C84FE0"/>
    <w:rsid w:val="00C851CE"/>
    <w:rsid w:val="00C852E0"/>
    <w:rsid w:val="00C8534F"/>
    <w:rsid w:val="00C85966"/>
    <w:rsid w:val="00C85B77"/>
    <w:rsid w:val="00C85FEF"/>
    <w:rsid w:val="00C8617B"/>
    <w:rsid w:val="00C868DA"/>
    <w:rsid w:val="00C86B3A"/>
    <w:rsid w:val="00C86B79"/>
    <w:rsid w:val="00C86FFF"/>
    <w:rsid w:val="00C873B9"/>
    <w:rsid w:val="00C8747A"/>
    <w:rsid w:val="00C875F0"/>
    <w:rsid w:val="00C87652"/>
    <w:rsid w:val="00C877C8"/>
    <w:rsid w:val="00C87845"/>
    <w:rsid w:val="00C87C93"/>
    <w:rsid w:val="00C903C5"/>
    <w:rsid w:val="00C909BF"/>
    <w:rsid w:val="00C90B80"/>
    <w:rsid w:val="00C90E61"/>
    <w:rsid w:val="00C913DE"/>
    <w:rsid w:val="00C91A5E"/>
    <w:rsid w:val="00C91CAA"/>
    <w:rsid w:val="00C9219F"/>
    <w:rsid w:val="00C92375"/>
    <w:rsid w:val="00C92826"/>
    <w:rsid w:val="00C92FAA"/>
    <w:rsid w:val="00C9359C"/>
    <w:rsid w:val="00C93775"/>
    <w:rsid w:val="00C939D0"/>
    <w:rsid w:val="00C93CBA"/>
    <w:rsid w:val="00C93D43"/>
    <w:rsid w:val="00C94260"/>
    <w:rsid w:val="00C9431E"/>
    <w:rsid w:val="00C94461"/>
    <w:rsid w:val="00C94985"/>
    <w:rsid w:val="00C94AA8"/>
    <w:rsid w:val="00C94D26"/>
    <w:rsid w:val="00C954D3"/>
    <w:rsid w:val="00C9569A"/>
    <w:rsid w:val="00C958F9"/>
    <w:rsid w:val="00C95B01"/>
    <w:rsid w:val="00C95CED"/>
    <w:rsid w:val="00C96844"/>
    <w:rsid w:val="00C969FD"/>
    <w:rsid w:val="00C96A02"/>
    <w:rsid w:val="00C96B25"/>
    <w:rsid w:val="00C96C42"/>
    <w:rsid w:val="00C96CA3"/>
    <w:rsid w:val="00C9703C"/>
    <w:rsid w:val="00C97495"/>
    <w:rsid w:val="00C975F8"/>
    <w:rsid w:val="00C976EE"/>
    <w:rsid w:val="00C978ED"/>
    <w:rsid w:val="00C97EC2"/>
    <w:rsid w:val="00CA0600"/>
    <w:rsid w:val="00CA076E"/>
    <w:rsid w:val="00CA0A52"/>
    <w:rsid w:val="00CA0C08"/>
    <w:rsid w:val="00CA0E24"/>
    <w:rsid w:val="00CA14D8"/>
    <w:rsid w:val="00CA19D1"/>
    <w:rsid w:val="00CA1AFA"/>
    <w:rsid w:val="00CA1FDB"/>
    <w:rsid w:val="00CA22CE"/>
    <w:rsid w:val="00CA2794"/>
    <w:rsid w:val="00CA2A0A"/>
    <w:rsid w:val="00CA2A3C"/>
    <w:rsid w:val="00CA2D61"/>
    <w:rsid w:val="00CA2E32"/>
    <w:rsid w:val="00CA2F82"/>
    <w:rsid w:val="00CA3076"/>
    <w:rsid w:val="00CA3322"/>
    <w:rsid w:val="00CA3409"/>
    <w:rsid w:val="00CA342C"/>
    <w:rsid w:val="00CA3868"/>
    <w:rsid w:val="00CA3983"/>
    <w:rsid w:val="00CA3EE1"/>
    <w:rsid w:val="00CA40B9"/>
    <w:rsid w:val="00CA4154"/>
    <w:rsid w:val="00CA41E4"/>
    <w:rsid w:val="00CA4A95"/>
    <w:rsid w:val="00CA4AD0"/>
    <w:rsid w:val="00CA4C1F"/>
    <w:rsid w:val="00CA4EB0"/>
    <w:rsid w:val="00CA5038"/>
    <w:rsid w:val="00CA50E1"/>
    <w:rsid w:val="00CA529F"/>
    <w:rsid w:val="00CA54D6"/>
    <w:rsid w:val="00CA64F4"/>
    <w:rsid w:val="00CA6C74"/>
    <w:rsid w:val="00CA6D4A"/>
    <w:rsid w:val="00CA6FA4"/>
    <w:rsid w:val="00CA7013"/>
    <w:rsid w:val="00CA71DA"/>
    <w:rsid w:val="00CA7539"/>
    <w:rsid w:val="00CA75E8"/>
    <w:rsid w:val="00CA7728"/>
    <w:rsid w:val="00CA7A9C"/>
    <w:rsid w:val="00CA7EB2"/>
    <w:rsid w:val="00CA7EE9"/>
    <w:rsid w:val="00CB0047"/>
    <w:rsid w:val="00CB0345"/>
    <w:rsid w:val="00CB0376"/>
    <w:rsid w:val="00CB0535"/>
    <w:rsid w:val="00CB074E"/>
    <w:rsid w:val="00CB0C91"/>
    <w:rsid w:val="00CB13F3"/>
    <w:rsid w:val="00CB1982"/>
    <w:rsid w:val="00CB1B7A"/>
    <w:rsid w:val="00CB1DE6"/>
    <w:rsid w:val="00CB229F"/>
    <w:rsid w:val="00CB247B"/>
    <w:rsid w:val="00CB2513"/>
    <w:rsid w:val="00CB265D"/>
    <w:rsid w:val="00CB2C95"/>
    <w:rsid w:val="00CB3347"/>
    <w:rsid w:val="00CB36FB"/>
    <w:rsid w:val="00CB385E"/>
    <w:rsid w:val="00CB39BC"/>
    <w:rsid w:val="00CB39ED"/>
    <w:rsid w:val="00CB404B"/>
    <w:rsid w:val="00CB4162"/>
    <w:rsid w:val="00CB4214"/>
    <w:rsid w:val="00CB47D7"/>
    <w:rsid w:val="00CB4935"/>
    <w:rsid w:val="00CB4A5B"/>
    <w:rsid w:val="00CB4B15"/>
    <w:rsid w:val="00CB5141"/>
    <w:rsid w:val="00CB5198"/>
    <w:rsid w:val="00CB544A"/>
    <w:rsid w:val="00CB58B4"/>
    <w:rsid w:val="00CB58D6"/>
    <w:rsid w:val="00CB5927"/>
    <w:rsid w:val="00CB630F"/>
    <w:rsid w:val="00CB6359"/>
    <w:rsid w:val="00CB664B"/>
    <w:rsid w:val="00CB67CD"/>
    <w:rsid w:val="00CB6D2A"/>
    <w:rsid w:val="00CB7519"/>
    <w:rsid w:val="00CB7556"/>
    <w:rsid w:val="00CB7B94"/>
    <w:rsid w:val="00CC073C"/>
    <w:rsid w:val="00CC0996"/>
    <w:rsid w:val="00CC0A81"/>
    <w:rsid w:val="00CC0F30"/>
    <w:rsid w:val="00CC0FE9"/>
    <w:rsid w:val="00CC1131"/>
    <w:rsid w:val="00CC116C"/>
    <w:rsid w:val="00CC1923"/>
    <w:rsid w:val="00CC212D"/>
    <w:rsid w:val="00CC24AD"/>
    <w:rsid w:val="00CC2803"/>
    <w:rsid w:val="00CC299F"/>
    <w:rsid w:val="00CC2D2A"/>
    <w:rsid w:val="00CC317D"/>
    <w:rsid w:val="00CC358C"/>
    <w:rsid w:val="00CC3962"/>
    <w:rsid w:val="00CC413F"/>
    <w:rsid w:val="00CC4C1B"/>
    <w:rsid w:val="00CC533D"/>
    <w:rsid w:val="00CC5473"/>
    <w:rsid w:val="00CC5615"/>
    <w:rsid w:val="00CC56AD"/>
    <w:rsid w:val="00CC585D"/>
    <w:rsid w:val="00CC5945"/>
    <w:rsid w:val="00CC5B0E"/>
    <w:rsid w:val="00CC5BA9"/>
    <w:rsid w:val="00CC5D15"/>
    <w:rsid w:val="00CC6244"/>
    <w:rsid w:val="00CC6548"/>
    <w:rsid w:val="00CC663C"/>
    <w:rsid w:val="00CC68F8"/>
    <w:rsid w:val="00CC698A"/>
    <w:rsid w:val="00CC6BBA"/>
    <w:rsid w:val="00CC6C94"/>
    <w:rsid w:val="00CC6EF1"/>
    <w:rsid w:val="00CC72DB"/>
    <w:rsid w:val="00CC7808"/>
    <w:rsid w:val="00CC7A95"/>
    <w:rsid w:val="00CD0302"/>
    <w:rsid w:val="00CD0316"/>
    <w:rsid w:val="00CD0713"/>
    <w:rsid w:val="00CD07EA"/>
    <w:rsid w:val="00CD0823"/>
    <w:rsid w:val="00CD0FB0"/>
    <w:rsid w:val="00CD13D0"/>
    <w:rsid w:val="00CD15A8"/>
    <w:rsid w:val="00CD1D15"/>
    <w:rsid w:val="00CD2867"/>
    <w:rsid w:val="00CD2952"/>
    <w:rsid w:val="00CD295F"/>
    <w:rsid w:val="00CD2C43"/>
    <w:rsid w:val="00CD2F49"/>
    <w:rsid w:val="00CD31A6"/>
    <w:rsid w:val="00CD32E7"/>
    <w:rsid w:val="00CD33F3"/>
    <w:rsid w:val="00CD3418"/>
    <w:rsid w:val="00CD3460"/>
    <w:rsid w:val="00CD3DA2"/>
    <w:rsid w:val="00CD3F25"/>
    <w:rsid w:val="00CD3F31"/>
    <w:rsid w:val="00CD46EE"/>
    <w:rsid w:val="00CD4BE2"/>
    <w:rsid w:val="00CD4D62"/>
    <w:rsid w:val="00CD4F2F"/>
    <w:rsid w:val="00CD5E81"/>
    <w:rsid w:val="00CD61E1"/>
    <w:rsid w:val="00CD61F0"/>
    <w:rsid w:val="00CD6409"/>
    <w:rsid w:val="00CD6CD8"/>
    <w:rsid w:val="00CD6D9F"/>
    <w:rsid w:val="00CD752D"/>
    <w:rsid w:val="00CD7534"/>
    <w:rsid w:val="00CD75C2"/>
    <w:rsid w:val="00CD76FE"/>
    <w:rsid w:val="00CD7896"/>
    <w:rsid w:val="00CD78EF"/>
    <w:rsid w:val="00CE000F"/>
    <w:rsid w:val="00CE0048"/>
    <w:rsid w:val="00CE0260"/>
    <w:rsid w:val="00CE06BE"/>
    <w:rsid w:val="00CE0940"/>
    <w:rsid w:val="00CE0B66"/>
    <w:rsid w:val="00CE0B79"/>
    <w:rsid w:val="00CE0C88"/>
    <w:rsid w:val="00CE0F75"/>
    <w:rsid w:val="00CE121D"/>
    <w:rsid w:val="00CE13DC"/>
    <w:rsid w:val="00CE17FF"/>
    <w:rsid w:val="00CE1879"/>
    <w:rsid w:val="00CE18C3"/>
    <w:rsid w:val="00CE19DE"/>
    <w:rsid w:val="00CE1CFE"/>
    <w:rsid w:val="00CE1E28"/>
    <w:rsid w:val="00CE200D"/>
    <w:rsid w:val="00CE20E3"/>
    <w:rsid w:val="00CE23BD"/>
    <w:rsid w:val="00CE284A"/>
    <w:rsid w:val="00CE28D2"/>
    <w:rsid w:val="00CE2CAD"/>
    <w:rsid w:val="00CE3228"/>
    <w:rsid w:val="00CE3A8B"/>
    <w:rsid w:val="00CE3B30"/>
    <w:rsid w:val="00CE41BC"/>
    <w:rsid w:val="00CE42AC"/>
    <w:rsid w:val="00CE45D0"/>
    <w:rsid w:val="00CE46AB"/>
    <w:rsid w:val="00CE4A67"/>
    <w:rsid w:val="00CE4BDA"/>
    <w:rsid w:val="00CE4D49"/>
    <w:rsid w:val="00CE4DF2"/>
    <w:rsid w:val="00CE4F1D"/>
    <w:rsid w:val="00CE59A5"/>
    <w:rsid w:val="00CE6004"/>
    <w:rsid w:val="00CE615C"/>
    <w:rsid w:val="00CE62DD"/>
    <w:rsid w:val="00CE65CD"/>
    <w:rsid w:val="00CE6BAB"/>
    <w:rsid w:val="00CE6D7B"/>
    <w:rsid w:val="00CE6EDF"/>
    <w:rsid w:val="00CE70D8"/>
    <w:rsid w:val="00CE729A"/>
    <w:rsid w:val="00CE7559"/>
    <w:rsid w:val="00CE77AC"/>
    <w:rsid w:val="00CE7865"/>
    <w:rsid w:val="00CE7B34"/>
    <w:rsid w:val="00CE7B5F"/>
    <w:rsid w:val="00CF00E2"/>
    <w:rsid w:val="00CF046D"/>
    <w:rsid w:val="00CF073B"/>
    <w:rsid w:val="00CF0749"/>
    <w:rsid w:val="00CF0AA3"/>
    <w:rsid w:val="00CF0C39"/>
    <w:rsid w:val="00CF0CD9"/>
    <w:rsid w:val="00CF0D3C"/>
    <w:rsid w:val="00CF165F"/>
    <w:rsid w:val="00CF1C2D"/>
    <w:rsid w:val="00CF1FEF"/>
    <w:rsid w:val="00CF28B2"/>
    <w:rsid w:val="00CF2C7A"/>
    <w:rsid w:val="00CF3030"/>
    <w:rsid w:val="00CF3146"/>
    <w:rsid w:val="00CF32E4"/>
    <w:rsid w:val="00CF3392"/>
    <w:rsid w:val="00CF3541"/>
    <w:rsid w:val="00CF382B"/>
    <w:rsid w:val="00CF38A3"/>
    <w:rsid w:val="00CF38D6"/>
    <w:rsid w:val="00CF3A3C"/>
    <w:rsid w:val="00CF3DC3"/>
    <w:rsid w:val="00CF4168"/>
    <w:rsid w:val="00CF4373"/>
    <w:rsid w:val="00CF4F99"/>
    <w:rsid w:val="00CF5298"/>
    <w:rsid w:val="00CF5BB9"/>
    <w:rsid w:val="00CF5E6D"/>
    <w:rsid w:val="00CF622E"/>
    <w:rsid w:val="00CF6674"/>
    <w:rsid w:val="00CF6911"/>
    <w:rsid w:val="00CF6ACB"/>
    <w:rsid w:val="00CF6F35"/>
    <w:rsid w:val="00CF70C4"/>
    <w:rsid w:val="00CF71AE"/>
    <w:rsid w:val="00CF73D2"/>
    <w:rsid w:val="00CF775B"/>
    <w:rsid w:val="00D0019B"/>
    <w:rsid w:val="00D008AD"/>
    <w:rsid w:val="00D00E76"/>
    <w:rsid w:val="00D0138C"/>
    <w:rsid w:val="00D0157B"/>
    <w:rsid w:val="00D02558"/>
    <w:rsid w:val="00D02612"/>
    <w:rsid w:val="00D0268F"/>
    <w:rsid w:val="00D026C7"/>
    <w:rsid w:val="00D02A12"/>
    <w:rsid w:val="00D02A40"/>
    <w:rsid w:val="00D02B4A"/>
    <w:rsid w:val="00D02E0F"/>
    <w:rsid w:val="00D02EF8"/>
    <w:rsid w:val="00D02F2D"/>
    <w:rsid w:val="00D03455"/>
    <w:rsid w:val="00D034F5"/>
    <w:rsid w:val="00D03723"/>
    <w:rsid w:val="00D03996"/>
    <w:rsid w:val="00D03FF9"/>
    <w:rsid w:val="00D040E0"/>
    <w:rsid w:val="00D041A7"/>
    <w:rsid w:val="00D0439B"/>
    <w:rsid w:val="00D048FA"/>
    <w:rsid w:val="00D049BD"/>
    <w:rsid w:val="00D04B2D"/>
    <w:rsid w:val="00D04FA2"/>
    <w:rsid w:val="00D052C9"/>
    <w:rsid w:val="00D05441"/>
    <w:rsid w:val="00D05527"/>
    <w:rsid w:val="00D05654"/>
    <w:rsid w:val="00D05C20"/>
    <w:rsid w:val="00D05D9F"/>
    <w:rsid w:val="00D0674B"/>
    <w:rsid w:val="00D068C3"/>
    <w:rsid w:val="00D06B16"/>
    <w:rsid w:val="00D06E3D"/>
    <w:rsid w:val="00D0720C"/>
    <w:rsid w:val="00D07625"/>
    <w:rsid w:val="00D076F0"/>
    <w:rsid w:val="00D07889"/>
    <w:rsid w:val="00D07997"/>
    <w:rsid w:val="00D07C9C"/>
    <w:rsid w:val="00D10107"/>
    <w:rsid w:val="00D101E2"/>
    <w:rsid w:val="00D10394"/>
    <w:rsid w:val="00D104AE"/>
    <w:rsid w:val="00D10592"/>
    <w:rsid w:val="00D10673"/>
    <w:rsid w:val="00D1084A"/>
    <w:rsid w:val="00D10931"/>
    <w:rsid w:val="00D1095F"/>
    <w:rsid w:val="00D11275"/>
    <w:rsid w:val="00D1137B"/>
    <w:rsid w:val="00D11AB5"/>
    <w:rsid w:val="00D11AF8"/>
    <w:rsid w:val="00D121EB"/>
    <w:rsid w:val="00D131B8"/>
    <w:rsid w:val="00D135BF"/>
    <w:rsid w:val="00D13606"/>
    <w:rsid w:val="00D136AE"/>
    <w:rsid w:val="00D13D1A"/>
    <w:rsid w:val="00D13E45"/>
    <w:rsid w:val="00D14412"/>
    <w:rsid w:val="00D147C6"/>
    <w:rsid w:val="00D148EF"/>
    <w:rsid w:val="00D14B34"/>
    <w:rsid w:val="00D14BD4"/>
    <w:rsid w:val="00D14E95"/>
    <w:rsid w:val="00D14FC9"/>
    <w:rsid w:val="00D1513A"/>
    <w:rsid w:val="00D151EE"/>
    <w:rsid w:val="00D153BD"/>
    <w:rsid w:val="00D15A02"/>
    <w:rsid w:val="00D15C74"/>
    <w:rsid w:val="00D16282"/>
    <w:rsid w:val="00D164E0"/>
    <w:rsid w:val="00D164E8"/>
    <w:rsid w:val="00D164EE"/>
    <w:rsid w:val="00D166EB"/>
    <w:rsid w:val="00D16942"/>
    <w:rsid w:val="00D16CFC"/>
    <w:rsid w:val="00D17843"/>
    <w:rsid w:val="00D178E8"/>
    <w:rsid w:val="00D17AEE"/>
    <w:rsid w:val="00D2036E"/>
    <w:rsid w:val="00D20487"/>
    <w:rsid w:val="00D20525"/>
    <w:rsid w:val="00D206C2"/>
    <w:rsid w:val="00D207AE"/>
    <w:rsid w:val="00D209D7"/>
    <w:rsid w:val="00D20D4B"/>
    <w:rsid w:val="00D20E41"/>
    <w:rsid w:val="00D20FE7"/>
    <w:rsid w:val="00D210D1"/>
    <w:rsid w:val="00D212A2"/>
    <w:rsid w:val="00D2169A"/>
    <w:rsid w:val="00D2177B"/>
    <w:rsid w:val="00D21856"/>
    <w:rsid w:val="00D219DD"/>
    <w:rsid w:val="00D22676"/>
    <w:rsid w:val="00D22D1B"/>
    <w:rsid w:val="00D22DB9"/>
    <w:rsid w:val="00D23442"/>
    <w:rsid w:val="00D2361B"/>
    <w:rsid w:val="00D2375D"/>
    <w:rsid w:val="00D2398F"/>
    <w:rsid w:val="00D23A80"/>
    <w:rsid w:val="00D2437B"/>
    <w:rsid w:val="00D2444B"/>
    <w:rsid w:val="00D247E6"/>
    <w:rsid w:val="00D24A09"/>
    <w:rsid w:val="00D24F9E"/>
    <w:rsid w:val="00D2507C"/>
    <w:rsid w:val="00D25611"/>
    <w:rsid w:val="00D25E92"/>
    <w:rsid w:val="00D25FE1"/>
    <w:rsid w:val="00D26063"/>
    <w:rsid w:val="00D26698"/>
    <w:rsid w:val="00D268C2"/>
    <w:rsid w:val="00D271C8"/>
    <w:rsid w:val="00D2762A"/>
    <w:rsid w:val="00D30111"/>
    <w:rsid w:val="00D30124"/>
    <w:rsid w:val="00D30311"/>
    <w:rsid w:val="00D303D3"/>
    <w:rsid w:val="00D30671"/>
    <w:rsid w:val="00D3073B"/>
    <w:rsid w:val="00D30999"/>
    <w:rsid w:val="00D30AED"/>
    <w:rsid w:val="00D30F25"/>
    <w:rsid w:val="00D31674"/>
    <w:rsid w:val="00D31D37"/>
    <w:rsid w:val="00D31F6F"/>
    <w:rsid w:val="00D32259"/>
    <w:rsid w:val="00D324B4"/>
    <w:rsid w:val="00D32525"/>
    <w:rsid w:val="00D33029"/>
    <w:rsid w:val="00D33030"/>
    <w:rsid w:val="00D3323C"/>
    <w:rsid w:val="00D33268"/>
    <w:rsid w:val="00D33681"/>
    <w:rsid w:val="00D3369D"/>
    <w:rsid w:val="00D336C0"/>
    <w:rsid w:val="00D33A33"/>
    <w:rsid w:val="00D33B37"/>
    <w:rsid w:val="00D33EE8"/>
    <w:rsid w:val="00D3402C"/>
    <w:rsid w:val="00D344EA"/>
    <w:rsid w:val="00D34B54"/>
    <w:rsid w:val="00D34F1D"/>
    <w:rsid w:val="00D35875"/>
    <w:rsid w:val="00D35B39"/>
    <w:rsid w:val="00D35B48"/>
    <w:rsid w:val="00D360B4"/>
    <w:rsid w:val="00D360DE"/>
    <w:rsid w:val="00D362C4"/>
    <w:rsid w:val="00D363A4"/>
    <w:rsid w:val="00D36488"/>
    <w:rsid w:val="00D366EE"/>
    <w:rsid w:val="00D36DC7"/>
    <w:rsid w:val="00D36E28"/>
    <w:rsid w:val="00D3744C"/>
    <w:rsid w:val="00D376AC"/>
    <w:rsid w:val="00D37703"/>
    <w:rsid w:val="00D3789A"/>
    <w:rsid w:val="00D37B87"/>
    <w:rsid w:val="00D37EE0"/>
    <w:rsid w:val="00D37F68"/>
    <w:rsid w:val="00D4024C"/>
    <w:rsid w:val="00D403AE"/>
    <w:rsid w:val="00D40422"/>
    <w:rsid w:val="00D4054D"/>
    <w:rsid w:val="00D40762"/>
    <w:rsid w:val="00D40767"/>
    <w:rsid w:val="00D407EE"/>
    <w:rsid w:val="00D408BC"/>
    <w:rsid w:val="00D4092D"/>
    <w:rsid w:val="00D40D81"/>
    <w:rsid w:val="00D410E6"/>
    <w:rsid w:val="00D416D4"/>
    <w:rsid w:val="00D416E1"/>
    <w:rsid w:val="00D41E95"/>
    <w:rsid w:val="00D41FBD"/>
    <w:rsid w:val="00D42192"/>
    <w:rsid w:val="00D42B8D"/>
    <w:rsid w:val="00D42CC2"/>
    <w:rsid w:val="00D4324F"/>
    <w:rsid w:val="00D43528"/>
    <w:rsid w:val="00D4353A"/>
    <w:rsid w:val="00D43693"/>
    <w:rsid w:val="00D439AE"/>
    <w:rsid w:val="00D44016"/>
    <w:rsid w:val="00D44182"/>
    <w:rsid w:val="00D441A0"/>
    <w:rsid w:val="00D444D5"/>
    <w:rsid w:val="00D4456B"/>
    <w:rsid w:val="00D446C0"/>
    <w:rsid w:val="00D44854"/>
    <w:rsid w:val="00D449D2"/>
    <w:rsid w:val="00D467D7"/>
    <w:rsid w:val="00D47033"/>
    <w:rsid w:val="00D470CB"/>
    <w:rsid w:val="00D47229"/>
    <w:rsid w:val="00D475D7"/>
    <w:rsid w:val="00D47980"/>
    <w:rsid w:val="00D47F19"/>
    <w:rsid w:val="00D50000"/>
    <w:rsid w:val="00D50055"/>
    <w:rsid w:val="00D502C9"/>
    <w:rsid w:val="00D5056B"/>
    <w:rsid w:val="00D5070B"/>
    <w:rsid w:val="00D50985"/>
    <w:rsid w:val="00D50AD2"/>
    <w:rsid w:val="00D50C08"/>
    <w:rsid w:val="00D50C2B"/>
    <w:rsid w:val="00D5116A"/>
    <w:rsid w:val="00D512A8"/>
    <w:rsid w:val="00D51320"/>
    <w:rsid w:val="00D51480"/>
    <w:rsid w:val="00D515FB"/>
    <w:rsid w:val="00D52036"/>
    <w:rsid w:val="00D527CA"/>
    <w:rsid w:val="00D52944"/>
    <w:rsid w:val="00D52992"/>
    <w:rsid w:val="00D52C68"/>
    <w:rsid w:val="00D53268"/>
    <w:rsid w:val="00D5412E"/>
    <w:rsid w:val="00D54386"/>
    <w:rsid w:val="00D544B7"/>
    <w:rsid w:val="00D5450A"/>
    <w:rsid w:val="00D54652"/>
    <w:rsid w:val="00D549B4"/>
    <w:rsid w:val="00D54C84"/>
    <w:rsid w:val="00D55190"/>
    <w:rsid w:val="00D5536A"/>
    <w:rsid w:val="00D5558A"/>
    <w:rsid w:val="00D556BC"/>
    <w:rsid w:val="00D55D05"/>
    <w:rsid w:val="00D55E6F"/>
    <w:rsid w:val="00D56061"/>
    <w:rsid w:val="00D56217"/>
    <w:rsid w:val="00D56225"/>
    <w:rsid w:val="00D56729"/>
    <w:rsid w:val="00D56769"/>
    <w:rsid w:val="00D56AC5"/>
    <w:rsid w:val="00D56EE6"/>
    <w:rsid w:val="00D57763"/>
    <w:rsid w:val="00D57991"/>
    <w:rsid w:val="00D57DCE"/>
    <w:rsid w:val="00D57F53"/>
    <w:rsid w:val="00D60329"/>
    <w:rsid w:val="00D604BE"/>
    <w:rsid w:val="00D604D4"/>
    <w:rsid w:val="00D60639"/>
    <w:rsid w:val="00D6072A"/>
    <w:rsid w:val="00D6072E"/>
    <w:rsid w:val="00D60794"/>
    <w:rsid w:val="00D610FE"/>
    <w:rsid w:val="00D61778"/>
    <w:rsid w:val="00D6180F"/>
    <w:rsid w:val="00D61C1B"/>
    <w:rsid w:val="00D61FED"/>
    <w:rsid w:val="00D62550"/>
    <w:rsid w:val="00D62E47"/>
    <w:rsid w:val="00D633C5"/>
    <w:rsid w:val="00D633D1"/>
    <w:rsid w:val="00D63741"/>
    <w:rsid w:val="00D63900"/>
    <w:rsid w:val="00D63941"/>
    <w:rsid w:val="00D63A53"/>
    <w:rsid w:val="00D643BF"/>
    <w:rsid w:val="00D6467C"/>
    <w:rsid w:val="00D64B20"/>
    <w:rsid w:val="00D64CC0"/>
    <w:rsid w:val="00D64D82"/>
    <w:rsid w:val="00D64F65"/>
    <w:rsid w:val="00D65A51"/>
    <w:rsid w:val="00D65B76"/>
    <w:rsid w:val="00D65C68"/>
    <w:rsid w:val="00D660CC"/>
    <w:rsid w:val="00D661B6"/>
    <w:rsid w:val="00D6625D"/>
    <w:rsid w:val="00D66481"/>
    <w:rsid w:val="00D6688B"/>
    <w:rsid w:val="00D6689D"/>
    <w:rsid w:val="00D669FD"/>
    <w:rsid w:val="00D66B2A"/>
    <w:rsid w:val="00D66CB8"/>
    <w:rsid w:val="00D66D52"/>
    <w:rsid w:val="00D67316"/>
    <w:rsid w:val="00D673F7"/>
    <w:rsid w:val="00D67498"/>
    <w:rsid w:val="00D675A0"/>
    <w:rsid w:val="00D67778"/>
    <w:rsid w:val="00D67AD4"/>
    <w:rsid w:val="00D67C33"/>
    <w:rsid w:val="00D67DEA"/>
    <w:rsid w:val="00D70338"/>
    <w:rsid w:val="00D70B25"/>
    <w:rsid w:val="00D716D1"/>
    <w:rsid w:val="00D717DF"/>
    <w:rsid w:val="00D71873"/>
    <w:rsid w:val="00D718F2"/>
    <w:rsid w:val="00D71AAD"/>
    <w:rsid w:val="00D72174"/>
    <w:rsid w:val="00D732EF"/>
    <w:rsid w:val="00D7353C"/>
    <w:rsid w:val="00D73661"/>
    <w:rsid w:val="00D74233"/>
    <w:rsid w:val="00D743EF"/>
    <w:rsid w:val="00D74A86"/>
    <w:rsid w:val="00D74C99"/>
    <w:rsid w:val="00D74D36"/>
    <w:rsid w:val="00D74F95"/>
    <w:rsid w:val="00D755AC"/>
    <w:rsid w:val="00D7580D"/>
    <w:rsid w:val="00D75B55"/>
    <w:rsid w:val="00D75E22"/>
    <w:rsid w:val="00D75F2E"/>
    <w:rsid w:val="00D764E7"/>
    <w:rsid w:val="00D765D8"/>
    <w:rsid w:val="00D769F8"/>
    <w:rsid w:val="00D76FAA"/>
    <w:rsid w:val="00D77025"/>
    <w:rsid w:val="00D77117"/>
    <w:rsid w:val="00D7791A"/>
    <w:rsid w:val="00D8028A"/>
    <w:rsid w:val="00D804E0"/>
    <w:rsid w:val="00D80552"/>
    <w:rsid w:val="00D805A2"/>
    <w:rsid w:val="00D8098E"/>
    <w:rsid w:val="00D80B53"/>
    <w:rsid w:val="00D80BE6"/>
    <w:rsid w:val="00D80EBF"/>
    <w:rsid w:val="00D812C2"/>
    <w:rsid w:val="00D813E7"/>
    <w:rsid w:val="00D815C9"/>
    <w:rsid w:val="00D81ED0"/>
    <w:rsid w:val="00D823BC"/>
    <w:rsid w:val="00D825C5"/>
    <w:rsid w:val="00D826D9"/>
    <w:rsid w:val="00D828DC"/>
    <w:rsid w:val="00D82AA0"/>
    <w:rsid w:val="00D82AEC"/>
    <w:rsid w:val="00D8345B"/>
    <w:rsid w:val="00D839C5"/>
    <w:rsid w:val="00D83B1F"/>
    <w:rsid w:val="00D83E02"/>
    <w:rsid w:val="00D83EC5"/>
    <w:rsid w:val="00D83F82"/>
    <w:rsid w:val="00D83FC1"/>
    <w:rsid w:val="00D840F5"/>
    <w:rsid w:val="00D84322"/>
    <w:rsid w:val="00D84470"/>
    <w:rsid w:val="00D849B7"/>
    <w:rsid w:val="00D84AE0"/>
    <w:rsid w:val="00D84BB8"/>
    <w:rsid w:val="00D84D78"/>
    <w:rsid w:val="00D85151"/>
    <w:rsid w:val="00D85387"/>
    <w:rsid w:val="00D856ED"/>
    <w:rsid w:val="00D85901"/>
    <w:rsid w:val="00D85D78"/>
    <w:rsid w:val="00D85DC7"/>
    <w:rsid w:val="00D85EE9"/>
    <w:rsid w:val="00D86187"/>
    <w:rsid w:val="00D86365"/>
    <w:rsid w:val="00D864CB"/>
    <w:rsid w:val="00D86926"/>
    <w:rsid w:val="00D86F58"/>
    <w:rsid w:val="00D87B26"/>
    <w:rsid w:val="00D87C3A"/>
    <w:rsid w:val="00D87C58"/>
    <w:rsid w:val="00D87FA8"/>
    <w:rsid w:val="00D90089"/>
    <w:rsid w:val="00D9044E"/>
    <w:rsid w:val="00D905B1"/>
    <w:rsid w:val="00D907D0"/>
    <w:rsid w:val="00D90C9E"/>
    <w:rsid w:val="00D90DF6"/>
    <w:rsid w:val="00D917AF"/>
    <w:rsid w:val="00D91A49"/>
    <w:rsid w:val="00D92445"/>
    <w:rsid w:val="00D92581"/>
    <w:rsid w:val="00D92687"/>
    <w:rsid w:val="00D92E0F"/>
    <w:rsid w:val="00D92E49"/>
    <w:rsid w:val="00D934CD"/>
    <w:rsid w:val="00D93568"/>
    <w:rsid w:val="00D936A7"/>
    <w:rsid w:val="00D93720"/>
    <w:rsid w:val="00D9385F"/>
    <w:rsid w:val="00D93905"/>
    <w:rsid w:val="00D93D2F"/>
    <w:rsid w:val="00D94240"/>
    <w:rsid w:val="00D945E7"/>
    <w:rsid w:val="00D94847"/>
    <w:rsid w:val="00D94C16"/>
    <w:rsid w:val="00D94D5A"/>
    <w:rsid w:val="00D94F67"/>
    <w:rsid w:val="00D94FFB"/>
    <w:rsid w:val="00D9516F"/>
    <w:rsid w:val="00D952B2"/>
    <w:rsid w:val="00D95581"/>
    <w:rsid w:val="00D95CE1"/>
    <w:rsid w:val="00D95E06"/>
    <w:rsid w:val="00D95E34"/>
    <w:rsid w:val="00D9638F"/>
    <w:rsid w:val="00D9686F"/>
    <w:rsid w:val="00D9690E"/>
    <w:rsid w:val="00D969C3"/>
    <w:rsid w:val="00D96BEA"/>
    <w:rsid w:val="00D96C01"/>
    <w:rsid w:val="00D976DE"/>
    <w:rsid w:val="00D97743"/>
    <w:rsid w:val="00D97C42"/>
    <w:rsid w:val="00D97C6D"/>
    <w:rsid w:val="00D97EF4"/>
    <w:rsid w:val="00DA00AE"/>
    <w:rsid w:val="00DA02FE"/>
    <w:rsid w:val="00DA05C4"/>
    <w:rsid w:val="00DA0A7F"/>
    <w:rsid w:val="00DA0BF9"/>
    <w:rsid w:val="00DA0D51"/>
    <w:rsid w:val="00DA0DF1"/>
    <w:rsid w:val="00DA0E0D"/>
    <w:rsid w:val="00DA0E4B"/>
    <w:rsid w:val="00DA1240"/>
    <w:rsid w:val="00DA145E"/>
    <w:rsid w:val="00DA157F"/>
    <w:rsid w:val="00DA1650"/>
    <w:rsid w:val="00DA16E2"/>
    <w:rsid w:val="00DA1957"/>
    <w:rsid w:val="00DA1A01"/>
    <w:rsid w:val="00DA1AB9"/>
    <w:rsid w:val="00DA1BD2"/>
    <w:rsid w:val="00DA1D42"/>
    <w:rsid w:val="00DA234C"/>
    <w:rsid w:val="00DA2CB2"/>
    <w:rsid w:val="00DA2DD9"/>
    <w:rsid w:val="00DA2E0C"/>
    <w:rsid w:val="00DA3573"/>
    <w:rsid w:val="00DA3605"/>
    <w:rsid w:val="00DA36BC"/>
    <w:rsid w:val="00DA3780"/>
    <w:rsid w:val="00DA3874"/>
    <w:rsid w:val="00DA3A13"/>
    <w:rsid w:val="00DA3B35"/>
    <w:rsid w:val="00DA3D03"/>
    <w:rsid w:val="00DA3D80"/>
    <w:rsid w:val="00DA548C"/>
    <w:rsid w:val="00DA55C7"/>
    <w:rsid w:val="00DA5823"/>
    <w:rsid w:val="00DA5C06"/>
    <w:rsid w:val="00DA6404"/>
    <w:rsid w:val="00DA6832"/>
    <w:rsid w:val="00DA68D1"/>
    <w:rsid w:val="00DA6DE0"/>
    <w:rsid w:val="00DA6DE2"/>
    <w:rsid w:val="00DA72F3"/>
    <w:rsid w:val="00DA74B1"/>
    <w:rsid w:val="00DB09F6"/>
    <w:rsid w:val="00DB1068"/>
    <w:rsid w:val="00DB10F7"/>
    <w:rsid w:val="00DB12C8"/>
    <w:rsid w:val="00DB1596"/>
    <w:rsid w:val="00DB1798"/>
    <w:rsid w:val="00DB1B99"/>
    <w:rsid w:val="00DB245A"/>
    <w:rsid w:val="00DB268F"/>
    <w:rsid w:val="00DB280D"/>
    <w:rsid w:val="00DB28FF"/>
    <w:rsid w:val="00DB2EC5"/>
    <w:rsid w:val="00DB3431"/>
    <w:rsid w:val="00DB34D6"/>
    <w:rsid w:val="00DB350C"/>
    <w:rsid w:val="00DB3526"/>
    <w:rsid w:val="00DB3691"/>
    <w:rsid w:val="00DB4166"/>
    <w:rsid w:val="00DB4256"/>
    <w:rsid w:val="00DB44DB"/>
    <w:rsid w:val="00DB451D"/>
    <w:rsid w:val="00DB455B"/>
    <w:rsid w:val="00DB462E"/>
    <w:rsid w:val="00DB474D"/>
    <w:rsid w:val="00DB511A"/>
    <w:rsid w:val="00DB551C"/>
    <w:rsid w:val="00DB5636"/>
    <w:rsid w:val="00DB5733"/>
    <w:rsid w:val="00DB5B8F"/>
    <w:rsid w:val="00DB5C8F"/>
    <w:rsid w:val="00DB637B"/>
    <w:rsid w:val="00DB65D7"/>
    <w:rsid w:val="00DB6875"/>
    <w:rsid w:val="00DB7103"/>
    <w:rsid w:val="00DB7153"/>
    <w:rsid w:val="00DB7FF2"/>
    <w:rsid w:val="00DC0211"/>
    <w:rsid w:val="00DC05D0"/>
    <w:rsid w:val="00DC09C6"/>
    <w:rsid w:val="00DC0A38"/>
    <w:rsid w:val="00DC0B54"/>
    <w:rsid w:val="00DC0DBD"/>
    <w:rsid w:val="00DC0E61"/>
    <w:rsid w:val="00DC1162"/>
    <w:rsid w:val="00DC1350"/>
    <w:rsid w:val="00DC17E6"/>
    <w:rsid w:val="00DC18F4"/>
    <w:rsid w:val="00DC2050"/>
    <w:rsid w:val="00DC2380"/>
    <w:rsid w:val="00DC244E"/>
    <w:rsid w:val="00DC2D84"/>
    <w:rsid w:val="00DC2F49"/>
    <w:rsid w:val="00DC2F5C"/>
    <w:rsid w:val="00DC3374"/>
    <w:rsid w:val="00DC33D9"/>
    <w:rsid w:val="00DC3637"/>
    <w:rsid w:val="00DC3738"/>
    <w:rsid w:val="00DC37EE"/>
    <w:rsid w:val="00DC396D"/>
    <w:rsid w:val="00DC3E95"/>
    <w:rsid w:val="00DC3FB6"/>
    <w:rsid w:val="00DC3FF2"/>
    <w:rsid w:val="00DC4332"/>
    <w:rsid w:val="00DC464F"/>
    <w:rsid w:val="00DC468E"/>
    <w:rsid w:val="00DC4737"/>
    <w:rsid w:val="00DC4812"/>
    <w:rsid w:val="00DC48B3"/>
    <w:rsid w:val="00DC4C50"/>
    <w:rsid w:val="00DC4FE9"/>
    <w:rsid w:val="00DC5140"/>
    <w:rsid w:val="00DC519F"/>
    <w:rsid w:val="00DC5B88"/>
    <w:rsid w:val="00DC5CC1"/>
    <w:rsid w:val="00DC5D87"/>
    <w:rsid w:val="00DC644B"/>
    <w:rsid w:val="00DC6720"/>
    <w:rsid w:val="00DC6745"/>
    <w:rsid w:val="00DC680A"/>
    <w:rsid w:val="00DC6E07"/>
    <w:rsid w:val="00DC6EFC"/>
    <w:rsid w:val="00DC70E9"/>
    <w:rsid w:val="00DC75F5"/>
    <w:rsid w:val="00DC7D7F"/>
    <w:rsid w:val="00DC7E55"/>
    <w:rsid w:val="00DD0756"/>
    <w:rsid w:val="00DD08B9"/>
    <w:rsid w:val="00DD0A69"/>
    <w:rsid w:val="00DD0ED5"/>
    <w:rsid w:val="00DD0F1E"/>
    <w:rsid w:val="00DD1370"/>
    <w:rsid w:val="00DD18D0"/>
    <w:rsid w:val="00DD192B"/>
    <w:rsid w:val="00DD1BB6"/>
    <w:rsid w:val="00DD1DEE"/>
    <w:rsid w:val="00DD1F2D"/>
    <w:rsid w:val="00DD2280"/>
    <w:rsid w:val="00DD22FF"/>
    <w:rsid w:val="00DD24A6"/>
    <w:rsid w:val="00DD2686"/>
    <w:rsid w:val="00DD273F"/>
    <w:rsid w:val="00DD2BD3"/>
    <w:rsid w:val="00DD3381"/>
    <w:rsid w:val="00DD3D21"/>
    <w:rsid w:val="00DD3EFD"/>
    <w:rsid w:val="00DD403E"/>
    <w:rsid w:val="00DD422F"/>
    <w:rsid w:val="00DD46D3"/>
    <w:rsid w:val="00DD5798"/>
    <w:rsid w:val="00DD5EB9"/>
    <w:rsid w:val="00DD5EDE"/>
    <w:rsid w:val="00DD6C66"/>
    <w:rsid w:val="00DD6F80"/>
    <w:rsid w:val="00DD70E4"/>
    <w:rsid w:val="00DD71B0"/>
    <w:rsid w:val="00DD7370"/>
    <w:rsid w:val="00DD764C"/>
    <w:rsid w:val="00DD7FAA"/>
    <w:rsid w:val="00DE0039"/>
    <w:rsid w:val="00DE03B5"/>
    <w:rsid w:val="00DE07AB"/>
    <w:rsid w:val="00DE08FA"/>
    <w:rsid w:val="00DE0B88"/>
    <w:rsid w:val="00DE1199"/>
    <w:rsid w:val="00DE15EC"/>
    <w:rsid w:val="00DE15FA"/>
    <w:rsid w:val="00DE1641"/>
    <w:rsid w:val="00DE1F07"/>
    <w:rsid w:val="00DE1FE3"/>
    <w:rsid w:val="00DE247F"/>
    <w:rsid w:val="00DE27A2"/>
    <w:rsid w:val="00DE2933"/>
    <w:rsid w:val="00DE2CB4"/>
    <w:rsid w:val="00DE389A"/>
    <w:rsid w:val="00DE39FF"/>
    <w:rsid w:val="00DE3AA2"/>
    <w:rsid w:val="00DE3DC9"/>
    <w:rsid w:val="00DE3F33"/>
    <w:rsid w:val="00DE42E1"/>
    <w:rsid w:val="00DE4474"/>
    <w:rsid w:val="00DE4900"/>
    <w:rsid w:val="00DE4B7D"/>
    <w:rsid w:val="00DE4E43"/>
    <w:rsid w:val="00DE5168"/>
    <w:rsid w:val="00DE5411"/>
    <w:rsid w:val="00DE5C07"/>
    <w:rsid w:val="00DE5C68"/>
    <w:rsid w:val="00DE5E24"/>
    <w:rsid w:val="00DE600C"/>
    <w:rsid w:val="00DE60B3"/>
    <w:rsid w:val="00DE61D7"/>
    <w:rsid w:val="00DE6227"/>
    <w:rsid w:val="00DE6259"/>
    <w:rsid w:val="00DE627E"/>
    <w:rsid w:val="00DE65EA"/>
    <w:rsid w:val="00DE6769"/>
    <w:rsid w:val="00DE6A61"/>
    <w:rsid w:val="00DE6A8E"/>
    <w:rsid w:val="00DE6AC3"/>
    <w:rsid w:val="00DE6B1F"/>
    <w:rsid w:val="00DE6F2A"/>
    <w:rsid w:val="00DE7186"/>
    <w:rsid w:val="00DE71C0"/>
    <w:rsid w:val="00DE72AF"/>
    <w:rsid w:val="00DE72CC"/>
    <w:rsid w:val="00DE733E"/>
    <w:rsid w:val="00DE7457"/>
    <w:rsid w:val="00DE7A22"/>
    <w:rsid w:val="00DE7C3A"/>
    <w:rsid w:val="00DF021C"/>
    <w:rsid w:val="00DF039E"/>
    <w:rsid w:val="00DF04B0"/>
    <w:rsid w:val="00DF0948"/>
    <w:rsid w:val="00DF0BDF"/>
    <w:rsid w:val="00DF0C9C"/>
    <w:rsid w:val="00DF0D18"/>
    <w:rsid w:val="00DF10B2"/>
    <w:rsid w:val="00DF161C"/>
    <w:rsid w:val="00DF1B49"/>
    <w:rsid w:val="00DF2564"/>
    <w:rsid w:val="00DF28EC"/>
    <w:rsid w:val="00DF2DCA"/>
    <w:rsid w:val="00DF2E58"/>
    <w:rsid w:val="00DF3070"/>
    <w:rsid w:val="00DF36BF"/>
    <w:rsid w:val="00DF3A80"/>
    <w:rsid w:val="00DF4218"/>
    <w:rsid w:val="00DF4357"/>
    <w:rsid w:val="00DF4468"/>
    <w:rsid w:val="00DF4705"/>
    <w:rsid w:val="00DF4714"/>
    <w:rsid w:val="00DF47BC"/>
    <w:rsid w:val="00DF4AB6"/>
    <w:rsid w:val="00DF4C32"/>
    <w:rsid w:val="00DF4C54"/>
    <w:rsid w:val="00DF54C5"/>
    <w:rsid w:val="00DF55E5"/>
    <w:rsid w:val="00DF5CBF"/>
    <w:rsid w:val="00DF5E0D"/>
    <w:rsid w:val="00DF5FA0"/>
    <w:rsid w:val="00DF6912"/>
    <w:rsid w:val="00DF70D7"/>
    <w:rsid w:val="00DF72A5"/>
    <w:rsid w:val="00DF7345"/>
    <w:rsid w:val="00DF778E"/>
    <w:rsid w:val="00DF7ABE"/>
    <w:rsid w:val="00E000A8"/>
    <w:rsid w:val="00E00673"/>
    <w:rsid w:val="00E00769"/>
    <w:rsid w:val="00E0182B"/>
    <w:rsid w:val="00E01B62"/>
    <w:rsid w:val="00E025C4"/>
    <w:rsid w:val="00E0292A"/>
    <w:rsid w:val="00E029AC"/>
    <w:rsid w:val="00E02D0F"/>
    <w:rsid w:val="00E03072"/>
    <w:rsid w:val="00E0352F"/>
    <w:rsid w:val="00E038A1"/>
    <w:rsid w:val="00E03C86"/>
    <w:rsid w:val="00E03DEB"/>
    <w:rsid w:val="00E03E18"/>
    <w:rsid w:val="00E03FD3"/>
    <w:rsid w:val="00E0404A"/>
    <w:rsid w:val="00E0428A"/>
    <w:rsid w:val="00E042AE"/>
    <w:rsid w:val="00E0454B"/>
    <w:rsid w:val="00E0469B"/>
    <w:rsid w:val="00E0491B"/>
    <w:rsid w:val="00E04A26"/>
    <w:rsid w:val="00E04ACF"/>
    <w:rsid w:val="00E04AD5"/>
    <w:rsid w:val="00E04EF5"/>
    <w:rsid w:val="00E054A0"/>
    <w:rsid w:val="00E0589A"/>
    <w:rsid w:val="00E0596A"/>
    <w:rsid w:val="00E06101"/>
    <w:rsid w:val="00E061A0"/>
    <w:rsid w:val="00E06900"/>
    <w:rsid w:val="00E06BB9"/>
    <w:rsid w:val="00E06F60"/>
    <w:rsid w:val="00E071D9"/>
    <w:rsid w:val="00E0730D"/>
    <w:rsid w:val="00E07486"/>
    <w:rsid w:val="00E07544"/>
    <w:rsid w:val="00E07945"/>
    <w:rsid w:val="00E07F1F"/>
    <w:rsid w:val="00E1049B"/>
    <w:rsid w:val="00E10E62"/>
    <w:rsid w:val="00E10FAA"/>
    <w:rsid w:val="00E11593"/>
    <w:rsid w:val="00E11666"/>
    <w:rsid w:val="00E1177E"/>
    <w:rsid w:val="00E11ABC"/>
    <w:rsid w:val="00E1223D"/>
    <w:rsid w:val="00E12388"/>
    <w:rsid w:val="00E128F4"/>
    <w:rsid w:val="00E12B48"/>
    <w:rsid w:val="00E13006"/>
    <w:rsid w:val="00E13786"/>
    <w:rsid w:val="00E1389E"/>
    <w:rsid w:val="00E13909"/>
    <w:rsid w:val="00E13D02"/>
    <w:rsid w:val="00E14400"/>
    <w:rsid w:val="00E14E7D"/>
    <w:rsid w:val="00E15246"/>
    <w:rsid w:val="00E1537A"/>
    <w:rsid w:val="00E15552"/>
    <w:rsid w:val="00E161C8"/>
    <w:rsid w:val="00E162B1"/>
    <w:rsid w:val="00E165B3"/>
    <w:rsid w:val="00E1692B"/>
    <w:rsid w:val="00E1698C"/>
    <w:rsid w:val="00E16B9F"/>
    <w:rsid w:val="00E16C68"/>
    <w:rsid w:val="00E16E70"/>
    <w:rsid w:val="00E16E7A"/>
    <w:rsid w:val="00E16FFC"/>
    <w:rsid w:val="00E17014"/>
    <w:rsid w:val="00E1715B"/>
    <w:rsid w:val="00E172DF"/>
    <w:rsid w:val="00E17391"/>
    <w:rsid w:val="00E176A7"/>
    <w:rsid w:val="00E17B12"/>
    <w:rsid w:val="00E202DF"/>
    <w:rsid w:val="00E204E5"/>
    <w:rsid w:val="00E20B3E"/>
    <w:rsid w:val="00E20CF9"/>
    <w:rsid w:val="00E21037"/>
    <w:rsid w:val="00E21369"/>
    <w:rsid w:val="00E2146E"/>
    <w:rsid w:val="00E2160E"/>
    <w:rsid w:val="00E21CD6"/>
    <w:rsid w:val="00E21E99"/>
    <w:rsid w:val="00E21FB3"/>
    <w:rsid w:val="00E220B3"/>
    <w:rsid w:val="00E2219A"/>
    <w:rsid w:val="00E22CE9"/>
    <w:rsid w:val="00E22F32"/>
    <w:rsid w:val="00E23306"/>
    <w:rsid w:val="00E236A1"/>
    <w:rsid w:val="00E237F6"/>
    <w:rsid w:val="00E23E19"/>
    <w:rsid w:val="00E23E4D"/>
    <w:rsid w:val="00E23EBB"/>
    <w:rsid w:val="00E23EEA"/>
    <w:rsid w:val="00E244E3"/>
    <w:rsid w:val="00E246E4"/>
    <w:rsid w:val="00E24D81"/>
    <w:rsid w:val="00E25214"/>
    <w:rsid w:val="00E2562C"/>
    <w:rsid w:val="00E25A47"/>
    <w:rsid w:val="00E266AB"/>
    <w:rsid w:val="00E26A85"/>
    <w:rsid w:val="00E26ABB"/>
    <w:rsid w:val="00E26CF7"/>
    <w:rsid w:val="00E27517"/>
    <w:rsid w:val="00E277D4"/>
    <w:rsid w:val="00E2780A"/>
    <w:rsid w:val="00E27D54"/>
    <w:rsid w:val="00E304D9"/>
    <w:rsid w:val="00E30546"/>
    <w:rsid w:val="00E306E6"/>
    <w:rsid w:val="00E30708"/>
    <w:rsid w:val="00E3092A"/>
    <w:rsid w:val="00E30A3E"/>
    <w:rsid w:val="00E30AC6"/>
    <w:rsid w:val="00E30C22"/>
    <w:rsid w:val="00E30D01"/>
    <w:rsid w:val="00E312E3"/>
    <w:rsid w:val="00E31837"/>
    <w:rsid w:val="00E31867"/>
    <w:rsid w:val="00E318A1"/>
    <w:rsid w:val="00E31DF4"/>
    <w:rsid w:val="00E31E5F"/>
    <w:rsid w:val="00E31F50"/>
    <w:rsid w:val="00E32471"/>
    <w:rsid w:val="00E3268B"/>
    <w:rsid w:val="00E3288D"/>
    <w:rsid w:val="00E32C21"/>
    <w:rsid w:val="00E33395"/>
    <w:rsid w:val="00E33596"/>
    <w:rsid w:val="00E33A0C"/>
    <w:rsid w:val="00E33AD4"/>
    <w:rsid w:val="00E33CB0"/>
    <w:rsid w:val="00E33EC5"/>
    <w:rsid w:val="00E33F0C"/>
    <w:rsid w:val="00E34556"/>
    <w:rsid w:val="00E34944"/>
    <w:rsid w:val="00E34A1D"/>
    <w:rsid w:val="00E35334"/>
    <w:rsid w:val="00E3559E"/>
    <w:rsid w:val="00E3600E"/>
    <w:rsid w:val="00E3664E"/>
    <w:rsid w:val="00E369CF"/>
    <w:rsid w:val="00E36C6C"/>
    <w:rsid w:val="00E36CCC"/>
    <w:rsid w:val="00E3702C"/>
    <w:rsid w:val="00E370BC"/>
    <w:rsid w:val="00E3757C"/>
    <w:rsid w:val="00E3791B"/>
    <w:rsid w:val="00E37EDC"/>
    <w:rsid w:val="00E402C6"/>
    <w:rsid w:val="00E40CA0"/>
    <w:rsid w:val="00E40FE1"/>
    <w:rsid w:val="00E41455"/>
    <w:rsid w:val="00E41702"/>
    <w:rsid w:val="00E418D4"/>
    <w:rsid w:val="00E41A0E"/>
    <w:rsid w:val="00E41B7F"/>
    <w:rsid w:val="00E41DFF"/>
    <w:rsid w:val="00E41F4A"/>
    <w:rsid w:val="00E4201C"/>
    <w:rsid w:val="00E42082"/>
    <w:rsid w:val="00E42128"/>
    <w:rsid w:val="00E42674"/>
    <w:rsid w:val="00E426CD"/>
    <w:rsid w:val="00E427DA"/>
    <w:rsid w:val="00E4296B"/>
    <w:rsid w:val="00E429FF"/>
    <w:rsid w:val="00E42C22"/>
    <w:rsid w:val="00E42FFA"/>
    <w:rsid w:val="00E43370"/>
    <w:rsid w:val="00E43440"/>
    <w:rsid w:val="00E4370F"/>
    <w:rsid w:val="00E4376E"/>
    <w:rsid w:val="00E43896"/>
    <w:rsid w:val="00E43B04"/>
    <w:rsid w:val="00E43D4D"/>
    <w:rsid w:val="00E43F33"/>
    <w:rsid w:val="00E44229"/>
    <w:rsid w:val="00E446AE"/>
    <w:rsid w:val="00E44C4E"/>
    <w:rsid w:val="00E44D88"/>
    <w:rsid w:val="00E45077"/>
    <w:rsid w:val="00E4552F"/>
    <w:rsid w:val="00E456B5"/>
    <w:rsid w:val="00E45793"/>
    <w:rsid w:val="00E459E9"/>
    <w:rsid w:val="00E45A22"/>
    <w:rsid w:val="00E45A3B"/>
    <w:rsid w:val="00E45D74"/>
    <w:rsid w:val="00E45D75"/>
    <w:rsid w:val="00E4689C"/>
    <w:rsid w:val="00E46CD9"/>
    <w:rsid w:val="00E46EC8"/>
    <w:rsid w:val="00E4720E"/>
    <w:rsid w:val="00E473CE"/>
    <w:rsid w:val="00E478F5"/>
    <w:rsid w:val="00E47926"/>
    <w:rsid w:val="00E501F8"/>
    <w:rsid w:val="00E50266"/>
    <w:rsid w:val="00E50282"/>
    <w:rsid w:val="00E50539"/>
    <w:rsid w:val="00E508C2"/>
    <w:rsid w:val="00E508CF"/>
    <w:rsid w:val="00E5099A"/>
    <w:rsid w:val="00E50CEA"/>
    <w:rsid w:val="00E5127F"/>
    <w:rsid w:val="00E519CD"/>
    <w:rsid w:val="00E51B85"/>
    <w:rsid w:val="00E52060"/>
    <w:rsid w:val="00E5222C"/>
    <w:rsid w:val="00E526F7"/>
    <w:rsid w:val="00E527C3"/>
    <w:rsid w:val="00E527FB"/>
    <w:rsid w:val="00E52C53"/>
    <w:rsid w:val="00E52D9D"/>
    <w:rsid w:val="00E53428"/>
    <w:rsid w:val="00E53489"/>
    <w:rsid w:val="00E5383B"/>
    <w:rsid w:val="00E53BF3"/>
    <w:rsid w:val="00E543A3"/>
    <w:rsid w:val="00E54490"/>
    <w:rsid w:val="00E54491"/>
    <w:rsid w:val="00E5479A"/>
    <w:rsid w:val="00E5485C"/>
    <w:rsid w:val="00E54923"/>
    <w:rsid w:val="00E54A12"/>
    <w:rsid w:val="00E54E6D"/>
    <w:rsid w:val="00E551C0"/>
    <w:rsid w:val="00E55423"/>
    <w:rsid w:val="00E55928"/>
    <w:rsid w:val="00E55B11"/>
    <w:rsid w:val="00E55C84"/>
    <w:rsid w:val="00E56279"/>
    <w:rsid w:val="00E5637B"/>
    <w:rsid w:val="00E56596"/>
    <w:rsid w:val="00E56D5E"/>
    <w:rsid w:val="00E57060"/>
    <w:rsid w:val="00E5709C"/>
    <w:rsid w:val="00E57230"/>
    <w:rsid w:val="00E57493"/>
    <w:rsid w:val="00E57EF9"/>
    <w:rsid w:val="00E60135"/>
    <w:rsid w:val="00E605A5"/>
    <w:rsid w:val="00E606A2"/>
    <w:rsid w:val="00E6094D"/>
    <w:rsid w:val="00E60B35"/>
    <w:rsid w:val="00E61796"/>
    <w:rsid w:val="00E61CF6"/>
    <w:rsid w:val="00E61EEF"/>
    <w:rsid w:val="00E620D9"/>
    <w:rsid w:val="00E62100"/>
    <w:rsid w:val="00E62A38"/>
    <w:rsid w:val="00E62B62"/>
    <w:rsid w:val="00E62E24"/>
    <w:rsid w:val="00E62FB1"/>
    <w:rsid w:val="00E6320B"/>
    <w:rsid w:val="00E633CA"/>
    <w:rsid w:val="00E63642"/>
    <w:rsid w:val="00E63829"/>
    <w:rsid w:val="00E63CCC"/>
    <w:rsid w:val="00E64249"/>
    <w:rsid w:val="00E64402"/>
    <w:rsid w:val="00E64CE0"/>
    <w:rsid w:val="00E64E7B"/>
    <w:rsid w:val="00E65498"/>
    <w:rsid w:val="00E6563D"/>
    <w:rsid w:val="00E658BF"/>
    <w:rsid w:val="00E659A5"/>
    <w:rsid w:val="00E65C50"/>
    <w:rsid w:val="00E65DB5"/>
    <w:rsid w:val="00E65F46"/>
    <w:rsid w:val="00E661CB"/>
    <w:rsid w:val="00E66435"/>
    <w:rsid w:val="00E6650F"/>
    <w:rsid w:val="00E66A13"/>
    <w:rsid w:val="00E66DE0"/>
    <w:rsid w:val="00E70183"/>
    <w:rsid w:val="00E703C5"/>
    <w:rsid w:val="00E706BB"/>
    <w:rsid w:val="00E706E8"/>
    <w:rsid w:val="00E70917"/>
    <w:rsid w:val="00E70944"/>
    <w:rsid w:val="00E712D3"/>
    <w:rsid w:val="00E71C6F"/>
    <w:rsid w:val="00E727C4"/>
    <w:rsid w:val="00E72850"/>
    <w:rsid w:val="00E72A7B"/>
    <w:rsid w:val="00E73301"/>
    <w:rsid w:val="00E735F9"/>
    <w:rsid w:val="00E73637"/>
    <w:rsid w:val="00E73E99"/>
    <w:rsid w:val="00E744E8"/>
    <w:rsid w:val="00E7451B"/>
    <w:rsid w:val="00E748D3"/>
    <w:rsid w:val="00E749CA"/>
    <w:rsid w:val="00E74BF8"/>
    <w:rsid w:val="00E74E61"/>
    <w:rsid w:val="00E74E92"/>
    <w:rsid w:val="00E74EC8"/>
    <w:rsid w:val="00E74FA7"/>
    <w:rsid w:val="00E750A2"/>
    <w:rsid w:val="00E754DF"/>
    <w:rsid w:val="00E75588"/>
    <w:rsid w:val="00E75C9D"/>
    <w:rsid w:val="00E75CA8"/>
    <w:rsid w:val="00E75E27"/>
    <w:rsid w:val="00E76D72"/>
    <w:rsid w:val="00E7705D"/>
    <w:rsid w:val="00E772BA"/>
    <w:rsid w:val="00E778E3"/>
    <w:rsid w:val="00E7794E"/>
    <w:rsid w:val="00E77B6C"/>
    <w:rsid w:val="00E8030A"/>
    <w:rsid w:val="00E804AC"/>
    <w:rsid w:val="00E80B71"/>
    <w:rsid w:val="00E80D67"/>
    <w:rsid w:val="00E80FC2"/>
    <w:rsid w:val="00E8147A"/>
    <w:rsid w:val="00E81595"/>
    <w:rsid w:val="00E81663"/>
    <w:rsid w:val="00E81D8D"/>
    <w:rsid w:val="00E825E0"/>
    <w:rsid w:val="00E826EA"/>
    <w:rsid w:val="00E82B54"/>
    <w:rsid w:val="00E83108"/>
    <w:rsid w:val="00E835E5"/>
    <w:rsid w:val="00E83848"/>
    <w:rsid w:val="00E839D6"/>
    <w:rsid w:val="00E83A18"/>
    <w:rsid w:val="00E83EE5"/>
    <w:rsid w:val="00E8403B"/>
    <w:rsid w:val="00E8411E"/>
    <w:rsid w:val="00E84259"/>
    <w:rsid w:val="00E847A8"/>
    <w:rsid w:val="00E84931"/>
    <w:rsid w:val="00E84E92"/>
    <w:rsid w:val="00E850BB"/>
    <w:rsid w:val="00E8535E"/>
    <w:rsid w:val="00E853FD"/>
    <w:rsid w:val="00E85537"/>
    <w:rsid w:val="00E855ED"/>
    <w:rsid w:val="00E85640"/>
    <w:rsid w:val="00E863B4"/>
    <w:rsid w:val="00E8734A"/>
    <w:rsid w:val="00E87803"/>
    <w:rsid w:val="00E87A23"/>
    <w:rsid w:val="00E87A8F"/>
    <w:rsid w:val="00E87D3E"/>
    <w:rsid w:val="00E87F52"/>
    <w:rsid w:val="00E901D4"/>
    <w:rsid w:val="00E9033A"/>
    <w:rsid w:val="00E9037E"/>
    <w:rsid w:val="00E904A7"/>
    <w:rsid w:val="00E9065C"/>
    <w:rsid w:val="00E90DF9"/>
    <w:rsid w:val="00E90E30"/>
    <w:rsid w:val="00E90EDA"/>
    <w:rsid w:val="00E90F77"/>
    <w:rsid w:val="00E90FD6"/>
    <w:rsid w:val="00E90FFD"/>
    <w:rsid w:val="00E9108E"/>
    <w:rsid w:val="00E9164D"/>
    <w:rsid w:val="00E918B9"/>
    <w:rsid w:val="00E91A2B"/>
    <w:rsid w:val="00E91DF4"/>
    <w:rsid w:val="00E91F65"/>
    <w:rsid w:val="00E920E0"/>
    <w:rsid w:val="00E921AB"/>
    <w:rsid w:val="00E9256A"/>
    <w:rsid w:val="00E92D83"/>
    <w:rsid w:val="00E93612"/>
    <w:rsid w:val="00E93E8A"/>
    <w:rsid w:val="00E93E98"/>
    <w:rsid w:val="00E94038"/>
    <w:rsid w:val="00E948CE"/>
    <w:rsid w:val="00E94EA0"/>
    <w:rsid w:val="00E95814"/>
    <w:rsid w:val="00E9589C"/>
    <w:rsid w:val="00E95933"/>
    <w:rsid w:val="00E96160"/>
    <w:rsid w:val="00E96B13"/>
    <w:rsid w:val="00E96B15"/>
    <w:rsid w:val="00E97045"/>
    <w:rsid w:val="00E97300"/>
    <w:rsid w:val="00E978F8"/>
    <w:rsid w:val="00E97959"/>
    <w:rsid w:val="00E979B4"/>
    <w:rsid w:val="00E97AD0"/>
    <w:rsid w:val="00E97B25"/>
    <w:rsid w:val="00E97BF5"/>
    <w:rsid w:val="00E97C2E"/>
    <w:rsid w:val="00EA0057"/>
    <w:rsid w:val="00EA01AB"/>
    <w:rsid w:val="00EA03D6"/>
    <w:rsid w:val="00EA06FE"/>
    <w:rsid w:val="00EA07D4"/>
    <w:rsid w:val="00EA0850"/>
    <w:rsid w:val="00EA0AFB"/>
    <w:rsid w:val="00EA0B28"/>
    <w:rsid w:val="00EA0BA9"/>
    <w:rsid w:val="00EA0D83"/>
    <w:rsid w:val="00EA10F6"/>
    <w:rsid w:val="00EA138A"/>
    <w:rsid w:val="00EA1797"/>
    <w:rsid w:val="00EA17FB"/>
    <w:rsid w:val="00EA18D5"/>
    <w:rsid w:val="00EA1A8A"/>
    <w:rsid w:val="00EA1BBC"/>
    <w:rsid w:val="00EA1F33"/>
    <w:rsid w:val="00EA2134"/>
    <w:rsid w:val="00EA21E7"/>
    <w:rsid w:val="00EA2656"/>
    <w:rsid w:val="00EA2866"/>
    <w:rsid w:val="00EA2AE3"/>
    <w:rsid w:val="00EA2BA6"/>
    <w:rsid w:val="00EA38BE"/>
    <w:rsid w:val="00EA3DAC"/>
    <w:rsid w:val="00EA3F69"/>
    <w:rsid w:val="00EA4175"/>
    <w:rsid w:val="00EA4201"/>
    <w:rsid w:val="00EA456C"/>
    <w:rsid w:val="00EA464A"/>
    <w:rsid w:val="00EA47B0"/>
    <w:rsid w:val="00EA4892"/>
    <w:rsid w:val="00EA4A93"/>
    <w:rsid w:val="00EA4D88"/>
    <w:rsid w:val="00EA4DC5"/>
    <w:rsid w:val="00EA4E5A"/>
    <w:rsid w:val="00EA5B52"/>
    <w:rsid w:val="00EA5BC5"/>
    <w:rsid w:val="00EA5C43"/>
    <w:rsid w:val="00EA5CD4"/>
    <w:rsid w:val="00EA5EB5"/>
    <w:rsid w:val="00EA5FC0"/>
    <w:rsid w:val="00EA6358"/>
    <w:rsid w:val="00EA6482"/>
    <w:rsid w:val="00EA64D6"/>
    <w:rsid w:val="00EA653E"/>
    <w:rsid w:val="00EA6956"/>
    <w:rsid w:val="00EA7147"/>
    <w:rsid w:val="00EA723E"/>
    <w:rsid w:val="00EA7673"/>
    <w:rsid w:val="00EA77A5"/>
    <w:rsid w:val="00EA7C71"/>
    <w:rsid w:val="00EA7FF7"/>
    <w:rsid w:val="00EB04C4"/>
    <w:rsid w:val="00EB0510"/>
    <w:rsid w:val="00EB05A8"/>
    <w:rsid w:val="00EB0890"/>
    <w:rsid w:val="00EB0A4E"/>
    <w:rsid w:val="00EB0B7E"/>
    <w:rsid w:val="00EB0D88"/>
    <w:rsid w:val="00EB10C7"/>
    <w:rsid w:val="00EB1AD9"/>
    <w:rsid w:val="00EB1E20"/>
    <w:rsid w:val="00EB2343"/>
    <w:rsid w:val="00EB23BD"/>
    <w:rsid w:val="00EB292D"/>
    <w:rsid w:val="00EB2936"/>
    <w:rsid w:val="00EB3445"/>
    <w:rsid w:val="00EB34D8"/>
    <w:rsid w:val="00EB34E5"/>
    <w:rsid w:val="00EB3D9D"/>
    <w:rsid w:val="00EB4173"/>
    <w:rsid w:val="00EB423C"/>
    <w:rsid w:val="00EB4AD7"/>
    <w:rsid w:val="00EB4DE5"/>
    <w:rsid w:val="00EB4F94"/>
    <w:rsid w:val="00EB4FF1"/>
    <w:rsid w:val="00EB513B"/>
    <w:rsid w:val="00EB5A01"/>
    <w:rsid w:val="00EB5C1D"/>
    <w:rsid w:val="00EB5DE7"/>
    <w:rsid w:val="00EB6154"/>
    <w:rsid w:val="00EB63B3"/>
    <w:rsid w:val="00EB6535"/>
    <w:rsid w:val="00EB65B6"/>
    <w:rsid w:val="00EB662A"/>
    <w:rsid w:val="00EB6895"/>
    <w:rsid w:val="00EB6B2D"/>
    <w:rsid w:val="00EB6D38"/>
    <w:rsid w:val="00EB743F"/>
    <w:rsid w:val="00EB7746"/>
    <w:rsid w:val="00EC07B9"/>
    <w:rsid w:val="00EC0B18"/>
    <w:rsid w:val="00EC0B23"/>
    <w:rsid w:val="00EC1104"/>
    <w:rsid w:val="00EC1476"/>
    <w:rsid w:val="00EC16EB"/>
    <w:rsid w:val="00EC1765"/>
    <w:rsid w:val="00EC19D8"/>
    <w:rsid w:val="00EC1AF2"/>
    <w:rsid w:val="00EC1EDB"/>
    <w:rsid w:val="00EC2099"/>
    <w:rsid w:val="00EC21B1"/>
    <w:rsid w:val="00EC25E5"/>
    <w:rsid w:val="00EC2F0B"/>
    <w:rsid w:val="00EC2FE2"/>
    <w:rsid w:val="00EC36F7"/>
    <w:rsid w:val="00EC392F"/>
    <w:rsid w:val="00EC3ADE"/>
    <w:rsid w:val="00EC401A"/>
    <w:rsid w:val="00EC41A0"/>
    <w:rsid w:val="00EC46E7"/>
    <w:rsid w:val="00EC4A68"/>
    <w:rsid w:val="00EC4E66"/>
    <w:rsid w:val="00EC4FCF"/>
    <w:rsid w:val="00EC5090"/>
    <w:rsid w:val="00EC53BD"/>
    <w:rsid w:val="00EC553E"/>
    <w:rsid w:val="00EC557D"/>
    <w:rsid w:val="00EC572A"/>
    <w:rsid w:val="00EC5B8E"/>
    <w:rsid w:val="00EC5CC4"/>
    <w:rsid w:val="00EC5DC1"/>
    <w:rsid w:val="00EC5F2E"/>
    <w:rsid w:val="00EC613E"/>
    <w:rsid w:val="00EC61A7"/>
    <w:rsid w:val="00EC620B"/>
    <w:rsid w:val="00EC6436"/>
    <w:rsid w:val="00EC6476"/>
    <w:rsid w:val="00EC676D"/>
    <w:rsid w:val="00EC69EC"/>
    <w:rsid w:val="00EC6B09"/>
    <w:rsid w:val="00EC6C1F"/>
    <w:rsid w:val="00EC6EE1"/>
    <w:rsid w:val="00EC71D5"/>
    <w:rsid w:val="00EC72DF"/>
    <w:rsid w:val="00EC77DE"/>
    <w:rsid w:val="00EC7923"/>
    <w:rsid w:val="00EC7CF3"/>
    <w:rsid w:val="00EC7DFE"/>
    <w:rsid w:val="00EC7FCE"/>
    <w:rsid w:val="00ED037A"/>
    <w:rsid w:val="00ED073E"/>
    <w:rsid w:val="00ED08A9"/>
    <w:rsid w:val="00ED0946"/>
    <w:rsid w:val="00ED0A64"/>
    <w:rsid w:val="00ED0B20"/>
    <w:rsid w:val="00ED0D2D"/>
    <w:rsid w:val="00ED0D8F"/>
    <w:rsid w:val="00ED0EF1"/>
    <w:rsid w:val="00ED1407"/>
    <w:rsid w:val="00ED18B3"/>
    <w:rsid w:val="00ED1912"/>
    <w:rsid w:val="00ED1B80"/>
    <w:rsid w:val="00ED2257"/>
    <w:rsid w:val="00ED251D"/>
    <w:rsid w:val="00ED2854"/>
    <w:rsid w:val="00ED2BB8"/>
    <w:rsid w:val="00ED2F1C"/>
    <w:rsid w:val="00ED3229"/>
    <w:rsid w:val="00ED374C"/>
    <w:rsid w:val="00ED385B"/>
    <w:rsid w:val="00ED3B99"/>
    <w:rsid w:val="00ED3C8C"/>
    <w:rsid w:val="00ED3DD1"/>
    <w:rsid w:val="00ED3E62"/>
    <w:rsid w:val="00ED432A"/>
    <w:rsid w:val="00ED432D"/>
    <w:rsid w:val="00ED493C"/>
    <w:rsid w:val="00ED49E8"/>
    <w:rsid w:val="00ED4BD3"/>
    <w:rsid w:val="00ED4D18"/>
    <w:rsid w:val="00ED5066"/>
    <w:rsid w:val="00ED50E5"/>
    <w:rsid w:val="00ED5115"/>
    <w:rsid w:val="00ED5118"/>
    <w:rsid w:val="00ED54CF"/>
    <w:rsid w:val="00ED550E"/>
    <w:rsid w:val="00ED5516"/>
    <w:rsid w:val="00ED5AAC"/>
    <w:rsid w:val="00ED6157"/>
    <w:rsid w:val="00ED6284"/>
    <w:rsid w:val="00ED6405"/>
    <w:rsid w:val="00ED68DF"/>
    <w:rsid w:val="00ED70C4"/>
    <w:rsid w:val="00ED7642"/>
    <w:rsid w:val="00ED7742"/>
    <w:rsid w:val="00ED7EFB"/>
    <w:rsid w:val="00EE006D"/>
    <w:rsid w:val="00EE07D8"/>
    <w:rsid w:val="00EE0C3F"/>
    <w:rsid w:val="00EE0E61"/>
    <w:rsid w:val="00EE124B"/>
    <w:rsid w:val="00EE1293"/>
    <w:rsid w:val="00EE1402"/>
    <w:rsid w:val="00EE140A"/>
    <w:rsid w:val="00EE16A1"/>
    <w:rsid w:val="00EE1926"/>
    <w:rsid w:val="00EE19E9"/>
    <w:rsid w:val="00EE1CE3"/>
    <w:rsid w:val="00EE21D9"/>
    <w:rsid w:val="00EE2507"/>
    <w:rsid w:val="00EE2862"/>
    <w:rsid w:val="00EE2C14"/>
    <w:rsid w:val="00EE2FD3"/>
    <w:rsid w:val="00EE3876"/>
    <w:rsid w:val="00EE38CF"/>
    <w:rsid w:val="00EE397F"/>
    <w:rsid w:val="00EE3983"/>
    <w:rsid w:val="00EE3BE3"/>
    <w:rsid w:val="00EE40E3"/>
    <w:rsid w:val="00EE41B6"/>
    <w:rsid w:val="00EE448A"/>
    <w:rsid w:val="00EE479E"/>
    <w:rsid w:val="00EE4B52"/>
    <w:rsid w:val="00EE4C23"/>
    <w:rsid w:val="00EE4DCD"/>
    <w:rsid w:val="00EE4EDF"/>
    <w:rsid w:val="00EE4EE4"/>
    <w:rsid w:val="00EE5181"/>
    <w:rsid w:val="00EE540A"/>
    <w:rsid w:val="00EE587D"/>
    <w:rsid w:val="00EE5A79"/>
    <w:rsid w:val="00EE5AAE"/>
    <w:rsid w:val="00EE5CED"/>
    <w:rsid w:val="00EE62F6"/>
    <w:rsid w:val="00EE65DD"/>
    <w:rsid w:val="00EE7238"/>
    <w:rsid w:val="00EE7304"/>
    <w:rsid w:val="00EE75C4"/>
    <w:rsid w:val="00EE76B1"/>
    <w:rsid w:val="00EE7B1E"/>
    <w:rsid w:val="00EE7D50"/>
    <w:rsid w:val="00EE7E52"/>
    <w:rsid w:val="00EE7EC0"/>
    <w:rsid w:val="00EF01FE"/>
    <w:rsid w:val="00EF0275"/>
    <w:rsid w:val="00EF0278"/>
    <w:rsid w:val="00EF064F"/>
    <w:rsid w:val="00EF0C15"/>
    <w:rsid w:val="00EF0C48"/>
    <w:rsid w:val="00EF11EB"/>
    <w:rsid w:val="00EF1530"/>
    <w:rsid w:val="00EF160C"/>
    <w:rsid w:val="00EF174B"/>
    <w:rsid w:val="00EF1873"/>
    <w:rsid w:val="00EF1B15"/>
    <w:rsid w:val="00EF2192"/>
    <w:rsid w:val="00EF2479"/>
    <w:rsid w:val="00EF2A7A"/>
    <w:rsid w:val="00EF2BED"/>
    <w:rsid w:val="00EF2EF5"/>
    <w:rsid w:val="00EF3319"/>
    <w:rsid w:val="00EF3D1D"/>
    <w:rsid w:val="00EF4001"/>
    <w:rsid w:val="00EF4043"/>
    <w:rsid w:val="00EF45EF"/>
    <w:rsid w:val="00EF46F8"/>
    <w:rsid w:val="00EF4DB6"/>
    <w:rsid w:val="00EF4DCB"/>
    <w:rsid w:val="00EF5130"/>
    <w:rsid w:val="00EF5444"/>
    <w:rsid w:val="00EF558B"/>
    <w:rsid w:val="00EF55A3"/>
    <w:rsid w:val="00EF5699"/>
    <w:rsid w:val="00EF5939"/>
    <w:rsid w:val="00EF5B57"/>
    <w:rsid w:val="00EF5E6C"/>
    <w:rsid w:val="00EF6208"/>
    <w:rsid w:val="00EF6221"/>
    <w:rsid w:val="00EF6C7D"/>
    <w:rsid w:val="00EF6DD7"/>
    <w:rsid w:val="00EF7259"/>
    <w:rsid w:val="00EF7DF7"/>
    <w:rsid w:val="00EF7FF7"/>
    <w:rsid w:val="00F00828"/>
    <w:rsid w:val="00F009A1"/>
    <w:rsid w:val="00F00E83"/>
    <w:rsid w:val="00F00FC1"/>
    <w:rsid w:val="00F0121F"/>
    <w:rsid w:val="00F014BA"/>
    <w:rsid w:val="00F017D5"/>
    <w:rsid w:val="00F01869"/>
    <w:rsid w:val="00F018C2"/>
    <w:rsid w:val="00F01910"/>
    <w:rsid w:val="00F01A9F"/>
    <w:rsid w:val="00F01C8D"/>
    <w:rsid w:val="00F01CCE"/>
    <w:rsid w:val="00F01CFC"/>
    <w:rsid w:val="00F01D3A"/>
    <w:rsid w:val="00F01EEE"/>
    <w:rsid w:val="00F02219"/>
    <w:rsid w:val="00F02888"/>
    <w:rsid w:val="00F03714"/>
    <w:rsid w:val="00F03807"/>
    <w:rsid w:val="00F03D7E"/>
    <w:rsid w:val="00F040C5"/>
    <w:rsid w:val="00F043CC"/>
    <w:rsid w:val="00F0446F"/>
    <w:rsid w:val="00F04D31"/>
    <w:rsid w:val="00F053BD"/>
    <w:rsid w:val="00F05CC3"/>
    <w:rsid w:val="00F05CCA"/>
    <w:rsid w:val="00F05D65"/>
    <w:rsid w:val="00F05F76"/>
    <w:rsid w:val="00F061FB"/>
    <w:rsid w:val="00F06375"/>
    <w:rsid w:val="00F06475"/>
    <w:rsid w:val="00F06522"/>
    <w:rsid w:val="00F065EA"/>
    <w:rsid w:val="00F06735"/>
    <w:rsid w:val="00F06BEF"/>
    <w:rsid w:val="00F06ED5"/>
    <w:rsid w:val="00F0778C"/>
    <w:rsid w:val="00F0798F"/>
    <w:rsid w:val="00F07CD7"/>
    <w:rsid w:val="00F1005B"/>
    <w:rsid w:val="00F10236"/>
    <w:rsid w:val="00F1024E"/>
    <w:rsid w:val="00F1044F"/>
    <w:rsid w:val="00F1074D"/>
    <w:rsid w:val="00F107F3"/>
    <w:rsid w:val="00F10B1F"/>
    <w:rsid w:val="00F10CFA"/>
    <w:rsid w:val="00F10D4F"/>
    <w:rsid w:val="00F113EF"/>
    <w:rsid w:val="00F11501"/>
    <w:rsid w:val="00F116BF"/>
    <w:rsid w:val="00F11A76"/>
    <w:rsid w:val="00F11AD3"/>
    <w:rsid w:val="00F11C06"/>
    <w:rsid w:val="00F11C77"/>
    <w:rsid w:val="00F1240A"/>
    <w:rsid w:val="00F1287B"/>
    <w:rsid w:val="00F12984"/>
    <w:rsid w:val="00F12D30"/>
    <w:rsid w:val="00F1371D"/>
    <w:rsid w:val="00F13915"/>
    <w:rsid w:val="00F142AE"/>
    <w:rsid w:val="00F142B0"/>
    <w:rsid w:val="00F14374"/>
    <w:rsid w:val="00F1462E"/>
    <w:rsid w:val="00F14698"/>
    <w:rsid w:val="00F146FB"/>
    <w:rsid w:val="00F14AC5"/>
    <w:rsid w:val="00F14B80"/>
    <w:rsid w:val="00F14F10"/>
    <w:rsid w:val="00F15634"/>
    <w:rsid w:val="00F156D6"/>
    <w:rsid w:val="00F157C2"/>
    <w:rsid w:val="00F158C0"/>
    <w:rsid w:val="00F1592C"/>
    <w:rsid w:val="00F159B3"/>
    <w:rsid w:val="00F16117"/>
    <w:rsid w:val="00F166C6"/>
    <w:rsid w:val="00F174D1"/>
    <w:rsid w:val="00F1779F"/>
    <w:rsid w:val="00F17809"/>
    <w:rsid w:val="00F17879"/>
    <w:rsid w:val="00F178F2"/>
    <w:rsid w:val="00F2007E"/>
    <w:rsid w:val="00F20389"/>
    <w:rsid w:val="00F207B4"/>
    <w:rsid w:val="00F21022"/>
    <w:rsid w:val="00F2117C"/>
    <w:rsid w:val="00F2137C"/>
    <w:rsid w:val="00F21431"/>
    <w:rsid w:val="00F21479"/>
    <w:rsid w:val="00F21BC7"/>
    <w:rsid w:val="00F220E7"/>
    <w:rsid w:val="00F2210E"/>
    <w:rsid w:val="00F22165"/>
    <w:rsid w:val="00F2229C"/>
    <w:rsid w:val="00F2235B"/>
    <w:rsid w:val="00F2299C"/>
    <w:rsid w:val="00F22DC5"/>
    <w:rsid w:val="00F22F31"/>
    <w:rsid w:val="00F23126"/>
    <w:rsid w:val="00F23450"/>
    <w:rsid w:val="00F234DB"/>
    <w:rsid w:val="00F2365F"/>
    <w:rsid w:val="00F237D8"/>
    <w:rsid w:val="00F23A03"/>
    <w:rsid w:val="00F2408A"/>
    <w:rsid w:val="00F2412E"/>
    <w:rsid w:val="00F2436E"/>
    <w:rsid w:val="00F24CC4"/>
    <w:rsid w:val="00F24E15"/>
    <w:rsid w:val="00F25340"/>
    <w:rsid w:val="00F253B7"/>
    <w:rsid w:val="00F258AF"/>
    <w:rsid w:val="00F25ACA"/>
    <w:rsid w:val="00F25ACC"/>
    <w:rsid w:val="00F25ED7"/>
    <w:rsid w:val="00F261C6"/>
    <w:rsid w:val="00F26604"/>
    <w:rsid w:val="00F2686E"/>
    <w:rsid w:val="00F268FE"/>
    <w:rsid w:val="00F26C42"/>
    <w:rsid w:val="00F26DC5"/>
    <w:rsid w:val="00F26FF3"/>
    <w:rsid w:val="00F271A7"/>
    <w:rsid w:val="00F2726F"/>
    <w:rsid w:val="00F2735F"/>
    <w:rsid w:val="00F2737A"/>
    <w:rsid w:val="00F2737D"/>
    <w:rsid w:val="00F273A8"/>
    <w:rsid w:val="00F27933"/>
    <w:rsid w:val="00F27CEB"/>
    <w:rsid w:val="00F3034F"/>
    <w:rsid w:val="00F31002"/>
    <w:rsid w:val="00F31622"/>
    <w:rsid w:val="00F31986"/>
    <w:rsid w:val="00F31F94"/>
    <w:rsid w:val="00F324C0"/>
    <w:rsid w:val="00F3277D"/>
    <w:rsid w:val="00F32FA2"/>
    <w:rsid w:val="00F33003"/>
    <w:rsid w:val="00F331BB"/>
    <w:rsid w:val="00F33447"/>
    <w:rsid w:val="00F33623"/>
    <w:rsid w:val="00F3366B"/>
    <w:rsid w:val="00F33960"/>
    <w:rsid w:val="00F33A15"/>
    <w:rsid w:val="00F33C44"/>
    <w:rsid w:val="00F33CF5"/>
    <w:rsid w:val="00F33F8E"/>
    <w:rsid w:val="00F34053"/>
    <w:rsid w:val="00F3514C"/>
    <w:rsid w:val="00F352D3"/>
    <w:rsid w:val="00F35AD7"/>
    <w:rsid w:val="00F363D0"/>
    <w:rsid w:val="00F36667"/>
    <w:rsid w:val="00F366C4"/>
    <w:rsid w:val="00F3699E"/>
    <w:rsid w:val="00F36B4E"/>
    <w:rsid w:val="00F36CC8"/>
    <w:rsid w:val="00F36D13"/>
    <w:rsid w:val="00F36D24"/>
    <w:rsid w:val="00F3741B"/>
    <w:rsid w:val="00F37461"/>
    <w:rsid w:val="00F37981"/>
    <w:rsid w:val="00F400A4"/>
    <w:rsid w:val="00F401DE"/>
    <w:rsid w:val="00F402EC"/>
    <w:rsid w:val="00F40390"/>
    <w:rsid w:val="00F403EB"/>
    <w:rsid w:val="00F404E3"/>
    <w:rsid w:val="00F404F8"/>
    <w:rsid w:val="00F409B5"/>
    <w:rsid w:val="00F40C40"/>
    <w:rsid w:val="00F40E63"/>
    <w:rsid w:val="00F4101B"/>
    <w:rsid w:val="00F41409"/>
    <w:rsid w:val="00F41533"/>
    <w:rsid w:val="00F41C0A"/>
    <w:rsid w:val="00F41CB1"/>
    <w:rsid w:val="00F41F3C"/>
    <w:rsid w:val="00F4207D"/>
    <w:rsid w:val="00F423C3"/>
    <w:rsid w:val="00F42A51"/>
    <w:rsid w:val="00F42C99"/>
    <w:rsid w:val="00F42DE5"/>
    <w:rsid w:val="00F43110"/>
    <w:rsid w:val="00F431BE"/>
    <w:rsid w:val="00F43EDD"/>
    <w:rsid w:val="00F43EFD"/>
    <w:rsid w:val="00F43FBD"/>
    <w:rsid w:val="00F44083"/>
    <w:rsid w:val="00F440CE"/>
    <w:rsid w:val="00F4477E"/>
    <w:rsid w:val="00F449D3"/>
    <w:rsid w:val="00F44E62"/>
    <w:rsid w:val="00F4515F"/>
    <w:rsid w:val="00F45553"/>
    <w:rsid w:val="00F45A74"/>
    <w:rsid w:val="00F45B9F"/>
    <w:rsid w:val="00F45FD2"/>
    <w:rsid w:val="00F4605F"/>
    <w:rsid w:val="00F46100"/>
    <w:rsid w:val="00F46192"/>
    <w:rsid w:val="00F468A2"/>
    <w:rsid w:val="00F47125"/>
    <w:rsid w:val="00F4727A"/>
    <w:rsid w:val="00F47473"/>
    <w:rsid w:val="00F474E6"/>
    <w:rsid w:val="00F47854"/>
    <w:rsid w:val="00F47B27"/>
    <w:rsid w:val="00F5015C"/>
    <w:rsid w:val="00F50220"/>
    <w:rsid w:val="00F503E5"/>
    <w:rsid w:val="00F5085E"/>
    <w:rsid w:val="00F5088E"/>
    <w:rsid w:val="00F50C44"/>
    <w:rsid w:val="00F51B2B"/>
    <w:rsid w:val="00F51D38"/>
    <w:rsid w:val="00F51F70"/>
    <w:rsid w:val="00F522E8"/>
    <w:rsid w:val="00F5231B"/>
    <w:rsid w:val="00F524B4"/>
    <w:rsid w:val="00F527A4"/>
    <w:rsid w:val="00F52B6F"/>
    <w:rsid w:val="00F52BCA"/>
    <w:rsid w:val="00F52D54"/>
    <w:rsid w:val="00F53AEA"/>
    <w:rsid w:val="00F53B37"/>
    <w:rsid w:val="00F540FE"/>
    <w:rsid w:val="00F5415F"/>
    <w:rsid w:val="00F541B0"/>
    <w:rsid w:val="00F54665"/>
    <w:rsid w:val="00F5486D"/>
    <w:rsid w:val="00F54953"/>
    <w:rsid w:val="00F54CE7"/>
    <w:rsid w:val="00F55190"/>
    <w:rsid w:val="00F55C37"/>
    <w:rsid w:val="00F55E57"/>
    <w:rsid w:val="00F565C6"/>
    <w:rsid w:val="00F56686"/>
    <w:rsid w:val="00F56870"/>
    <w:rsid w:val="00F56926"/>
    <w:rsid w:val="00F5696F"/>
    <w:rsid w:val="00F56A46"/>
    <w:rsid w:val="00F56B2C"/>
    <w:rsid w:val="00F56B6D"/>
    <w:rsid w:val="00F5728C"/>
    <w:rsid w:val="00F575D1"/>
    <w:rsid w:val="00F57795"/>
    <w:rsid w:val="00F579DE"/>
    <w:rsid w:val="00F57C44"/>
    <w:rsid w:val="00F57E50"/>
    <w:rsid w:val="00F606AF"/>
    <w:rsid w:val="00F60CF6"/>
    <w:rsid w:val="00F6134F"/>
    <w:rsid w:val="00F61E84"/>
    <w:rsid w:val="00F621F4"/>
    <w:rsid w:val="00F6277E"/>
    <w:rsid w:val="00F62BD3"/>
    <w:rsid w:val="00F63519"/>
    <w:rsid w:val="00F63A73"/>
    <w:rsid w:val="00F63C51"/>
    <w:rsid w:val="00F63D28"/>
    <w:rsid w:val="00F6420F"/>
    <w:rsid w:val="00F649EE"/>
    <w:rsid w:val="00F64D00"/>
    <w:rsid w:val="00F65227"/>
    <w:rsid w:val="00F65285"/>
    <w:rsid w:val="00F6568E"/>
    <w:rsid w:val="00F65C2C"/>
    <w:rsid w:val="00F66366"/>
    <w:rsid w:val="00F664DE"/>
    <w:rsid w:val="00F666D1"/>
    <w:rsid w:val="00F6672A"/>
    <w:rsid w:val="00F66A8E"/>
    <w:rsid w:val="00F66C1D"/>
    <w:rsid w:val="00F66C66"/>
    <w:rsid w:val="00F67120"/>
    <w:rsid w:val="00F675AE"/>
    <w:rsid w:val="00F6785E"/>
    <w:rsid w:val="00F679DC"/>
    <w:rsid w:val="00F67DCC"/>
    <w:rsid w:val="00F700FC"/>
    <w:rsid w:val="00F70C7F"/>
    <w:rsid w:val="00F70E62"/>
    <w:rsid w:val="00F70EA2"/>
    <w:rsid w:val="00F7147A"/>
    <w:rsid w:val="00F7156A"/>
    <w:rsid w:val="00F7172D"/>
    <w:rsid w:val="00F71743"/>
    <w:rsid w:val="00F7179E"/>
    <w:rsid w:val="00F718E6"/>
    <w:rsid w:val="00F71D74"/>
    <w:rsid w:val="00F72370"/>
    <w:rsid w:val="00F724B0"/>
    <w:rsid w:val="00F72A57"/>
    <w:rsid w:val="00F72B14"/>
    <w:rsid w:val="00F72B78"/>
    <w:rsid w:val="00F72DB3"/>
    <w:rsid w:val="00F735D8"/>
    <w:rsid w:val="00F7391A"/>
    <w:rsid w:val="00F73B80"/>
    <w:rsid w:val="00F73D25"/>
    <w:rsid w:val="00F73FC9"/>
    <w:rsid w:val="00F74402"/>
    <w:rsid w:val="00F74612"/>
    <w:rsid w:val="00F74FA8"/>
    <w:rsid w:val="00F750EA"/>
    <w:rsid w:val="00F751C7"/>
    <w:rsid w:val="00F753EA"/>
    <w:rsid w:val="00F754C1"/>
    <w:rsid w:val="00F756F4"/>
    <w:rsid w:val="00F75C6E"/>
    <w:rsid w:val="00F75D27"/>
    <w:rsid w:val="00F75D58"/>
    <w:rsid w:val="00F75D8F"/>
    <w:rsid w:val="00F7631D"/>
    <w:rsid w:val="00F7649D"/>
    <w:rsid w:val="00F764BF"/>
    <w:rsid w:val="00F76840"/>
    <w:rsid w:val="00F76B0E"/>
    <w:rsid w:val="00F770AB"/>
    <w:rsid w:val="00F772E8"/>
    <w:rsid w:val="00F7738A"/>
    <w:rsid w:val="00F776E7"/>
    <w:rsid w:val="00F8019C"/>
    <w:rsid w:val="00F801CB"/>
    <w:rsid w:val="00F804A3"/>
    <w:rsid w:val="00F80ADD"/>
    <w:rsid w:val="00F80AF4"/>
    <w:rsid w:val="00F80C47"/>
    <w:rsid w:val="00F80D1A"/>
    <w:rsid w:val="00F80E6B"/>
    <w:rsid w:val="00F80F12"/>
    <w:rsid w:val="00F81076"/>
    <w:rsid w:val="00F81951"/>
    <w:rsid w:val="00F81DDE"/>
    <w:rsid w:val="00F82115"/>
    <w:rsid w:val="00F8213B"/>
    <w:rsid w:val="00F821E0"/>
    <w:rsid w:val="00F82DA8"/>
    <w:rsid w:val="00F82EC6"/>
    <w:rsid w:val="00F82FCD"/>
    <w:rsid w:val="00F830EB"/>
    <w:rsid w:val="00F83236"/>
    <w:rsid w:val="00F8363D"/>
    <w:rsid w:val="00F8453B"/>
    <w:rsid w:val="00F8490C"/>
    <w:rsid w:val="00F84BCA"/>
    <w:rsid w:val="00F84E23"/>
    <w:rsid w:val="00F84F2E"/>
    <w:rsid w:val="00F84FA5"/>
    <w:rsid w:val="00F85089"/>
    <w:rsid w:val="00F8511E"/>
    <w:rsid w:val="00F85446"/>
    <w:rsid w:val="00F8589C"/>
    <w:rsid w:val="00F858E6"/>
    <w:rsid w:val="00F8611E"/>
    <w:rsid w:val="00F861C7"/>
    <w:rsid w:val="00F8632C"/>
    <w:rsid w:val="00F863B6"/>
    <w:rsid w:val="00F8653E"/>
    <w:rsid w:val="00F86750"/>
    <w:rsid w:val="00F868AF"/>
    <w:rsid w:val="00F86BB8"/>
    <w:rsid w:val="00F86E6E"/>
    <w:rsid w:val="00F86EA9"/>
    <w:rsid w:val="00F87258"/>
    <w:rsid w:val="00F87738"/>
    <w:rsid w:val="00F879E3"/>
    <w:rsid w:val="00F90129"/>
    <w:rsid w:val="00F901C8"/>
    <w:rsid w:val="00F9044F"/>
    <w:rsid w:val="00F905B3"/>
    <w:rsid w:val="00F90C07"/>
    <w:rsid w:val="00F90C22"/>
    <w:rsid w:val="00F91004"/>
    <w:rsid w:val="00F9108D"/>
    <w:rsid w:val="00F9129A"/>
    <w:rsid w:val="00F914C6"/>
    <w:rsid w:val="00F91B27"/>
    <w:rsid w:val="00F91C13"/>
    <w:rsid w:val="00F920F9"/>
    <w:rsid w:val="00F9212A"/>
    <w:rsid w:val="00F93366"/>
    <w:rsid w:val="00F93684"/>
    <w:rsid w:val="00F936C6"/>
    <w:rsid w:val="00F93726"/>
    <w:rsid w:val="00F93A80"/>
    <w:rsid w:val="00F93DB1"/>
    <w:rsid w:val="00F93E51"/>
    <w:rsid w:val="00F9404C"/>
    <w:rsid w:val="00F94500"/>
    <w:rsid w:val="00F94518"/>
    <w:rsid w:val="00F945AE"/>
    <w:rsid w:val="00F94635"/>
    <w:rsid w:val="00F950B7"/>
    <w:rsid w:val="00F95191"/>
    <w:rsid w:val="00F95D1F"/>
    <w:rsid w:val="00F95EDD"/>
    <w:rsid w:val="00F96063"/>
    <w:rsid w:val="00F962D6"/>
    <w:rsid w:val="00F96308"/>
    <w:rsid w:val="00F96B49"/>
    <w:rsid w:val="00F96CCB"/>
    <w:rsid w:val="00F96D58"/>
    <w:rsid w:val="00F96E1C"/>
    <w:rsid w:val="00F971A9"/>
    <w:rsid w:val="00F973B8"/>
    <w:rsid w:val="00F974BC"/>
    <w:rsid w:val="00F97610"/>
    <w:rsid w:val="00F979C3"/>
    <w:rsid w:val="00F97A76"/>
    <w:rsid w:val="00F97B67"/>
    <w:rsid w:val="00F97BE7"/>
    <w:rsid w:val="00F97C89"/>
    <w:rsid w:val="00FA036D"/>
    <w:rsid w:val="00FA0FE9"/>
    <w:rsid w:val="00FA11DB"/>
    <w:rsid w:val="00FA12AA"/>
    <w:rsid w:val="00FA1426"/>
    <w:rsid w:val="00FA15B8"/>
    <w:rsid w:val="00FA1CDE"/>
    <w:rsid w:val="00FA1D37"/>
    <w:rsid w:val="00FA2104"/>
    <w:rsid w:val="00FA2153"/>
    <w:rsid w:val="00FA25AC"/>
    <w:rsid w:val="00FA2645"/>
    <w:rsid w:val="00FA26AC"/>
    <w:rsid w:val="00FA2DB5"/>
    <w:rsid w:val="00FA2DB8"/>
    <w:rsid w:val="00FA2DDC"/>
    <w:rsid w:val="00FA2F33"/>
    <w:rsid w:val="00FA308F"/>
    <w:rsid w:val="00FA3148"/>
    <w:rsid w:val="00FA3504"/>
    <w:rsid w:val="00FA3640"/>
    <w:rsid w:val="00FA3A1E"/>
    <w:rsid w:val="00FA3A4B"/>
    <w:rsid w:val="00FA3EEB"/>
    <w:rsid w:val="00FA47AB"/>
    <w:rsid w:val="00FA4B8C"/>
    <w:rsid w:val="00FA4BAC"/>
    <w:rsid w:val="00FA5073"/>
    <w:rsid w:val="00FA525F"/>
    <w:rsid w:val="00FA5648"/>
    <w:rsid w:val="00FA5984"/>
    <w:rsid w:val="00FA5A94"/>
    <w:rsid w:val="00FA6053"/>
    <w:rsid w:val="00FA6058"/>
    <w:rsid w:val="00FA624C"/>
    <w:rsid w:val="00FA6288"/>
    <w:rsid w:val="00FA63C0"/>
    <w:rsid w:val="00FA65F7"/>
    <w:rsid w:val="00FA6718"/>
    <w:rsid w:val="00FA692C"/>
    <w:rsid w:val="00FA6C33"/>
    <w:rsid w:val="00FA703C"/>
    <w:rsid w:val="00FA7183"/>
    <w:rsid w:val="00FA71D8"/>
    <w:rsid w:val="00FA72EA"/>
    <w:rsid w:val="00FA73BB"/>
    <w:rsid w:val="00FA73F0"/>
    <w:rsid w:val="00FA761D"/>
    <w:rsid w:val="00FA79C2"/>
    <w:rsid w:val="00FA79C7"/>
    <w:rsid w:val="00FA7D1C"/>
    <w:rsid w:val="00FA7DC3"/>
    <w:rsid w:val="00FA7FF3"/>
    <w:rsid w:val="00FA7FF9"/>
    <w:rsid w:val="00FB09D4"/>
    <w:rsid w:val="00FB0CF7"/>
    <w:rsid w:val="00FB1004"/>
    <w:rsid w:val="00FB1124"/>
    <w:rsid w:val="00FB19AE"/>
    <w:rsid w:val="00FB1AF9"/>
    <w:rsid w:val="00FB1D33"/>
    <w:rsid w:val="00FB1DC2"/>
    <w:rsid w:val="00FB1F38"/>
    <w:rsid w:val="00FB200F"/>
    <w:rsid w:val="00FB222D"/>
    <w:rsid w:val="00FB2241"/>
    <w:rsid w:val="00FB24A9"/>
    <w:rsid w:val="00FB265D"/>
    <w:rsid w:val="00FB2EE0"/>
    <w:rsid w:val="00FB348B"/>
    <w:rsid w:val="00FB36E0"/>
    <w:rsid w:val="00FB3A10"/>
    <w:rsid w:val="00FB3ABE"/>
    <w:rsid w:val="00FB3E05"/>
    <w:rsid w:val="00FB40C2"/>
    <w:rsid w:val="00FB43F9"/>
    <w:rsid w:val="00FB4451"/>
    <w:rsid w:val="00FB479B"/>
    <w:rsid w:val="00FB4C5A"/>
    <w:rsid w:val="00FB4DB8"/>
    <w:rsid w:val="00FB4EBD"/>
    <w:rsid w:val="00FB4F5D"/>
    <w:rsid w:val="00FB5364"/>
    <w:rsid w:val="00FB544E"/>
    <w:rsid w:val="00FB545E"/>
    <w:rsid w:val="00FB5473"/>
    <w:rsid w:val="00FB57E4"/>
    <w:rsid w:val="00FB5906"/>
    <w:rsid w:val="00FB59AE"/>
    <w:rsid w:val="00FB5C1A"/>
    <w:rsid w:val="00FB5E4B"/>
    <w:rsid w:val="00FB5E71"/>
    <w:rsid w:val="00FB5F17"/>
    <w:rsid w:val="00FB5F4E"/>
    <w:rsid w:val="00FB6059"/>
    <w:rsid w:val="00FB6475"/>
    <w:rsid w:val="00FB6E28"/>
    <w:rsid w:val="00FB71DA"/>
    <w:rsid w:val="00FB7348"/>
    <w:rsid w:val="00FB7359"/>
    <w:rsid w:val="00FB73E3"/>
    <w:rsid w:val="00FB74EC"/>
    <w:rsid w:val="00FB779B"/>
    <w:rsid w:val="00FB7865"/>
    <w:rsid w:val="00FC0452"/>
    <w:rsid w:val="00FC0B0A"/>
    <w:rsid w:val="00FC0B46"/>
    <w:rsid w:val="00FC0D15"/>
    <w:rsid w:val="00FC11C0"/>
    <w:rsid w:val="00FC12EF"/>
    <w:rsid w:val="00FC1328"/>
    <w:rsid w:val="00FC13C2"/>
    <w:rsid w:val="00FC1485"/>
    <w:rsid w:val="00FC14F7"/>
    <w:rsid w:val="00FC15EC"/>
    <w:rsid w:val="00FC1646"/>
    <w:rsid w:val="00FC1928"/>
    <w:rsid w:val="00FC19D5"/>
    <w:rsid w:val="00FC19F4"/>
    <w:rsid w:val="00FC1BC2"/>
    <w:rsid w:val="00FC1CD4"/>
    <w:rsid w:val="00FC1D76"/>
    <w:rsid w:val="00FC1E9D"/>
    <w:rsid w:val="00FC229E"/>
    <w:rsid w:val="00FC25CE"/>
    <w:rsid w:val="00FC2734"/>
    <w:rsid w:val="00FC29AA"/>
    <w:rsid w:val="00FC2BB1"/>
    <w:rsid w:val="00FC2D70"/>
    <w:rsid w:val="00FC30F7"/>
    <w:rsid w:val="00FC3370"/>
    <w:rsid w:val="00FC372F"/>
    <w:rsid w:val="00FC3F5B"/>
    <w:rsid w:val="00FC4478"/>
    <w:rsid w:val="00FC44E6"/>
    <w:rsid w:val="00FC466D"/>
    <w:rsid w:val="00FC481C"/>
    <w:rsid w:val="00FC4D83"/>
    <w:rsid w:val="00FC4E6A"/>
    <w:rsid w:val="00FC523D"/>
    <w:rsid w:val="00FC58CA"/>
    <w:rsid w:val="00FC5B57"/>
    <w:rsid w:val="00FC5B72"/>
    <w:rsid w:val="00FC6105"/>
    <w:rsid w:val="00FC614C"/>
    <w:rsid w:val="00FC634B"/>
    <w:rsid w:val="00FC6939"/>
    <w:rsid w:val="00FC6A03"/>
    <w:rsid w:val="00FC6A0B"/>
    <w:rsid w:val="00FC6BD4"/>
    <w:rsid w:val="00FC6E21"/>
    <w:rsid w:val="00FC6F1C"/>
    <w:rsid w:val="00FC712B"/>
    <w:rsid w:val="00FC74E9"/>
    <w:rsid w:val="00FC7581"/>
    <w:rsid w:val="00FC7663"/>
    <w:rsid w:val="00FC7C8A"/>
    <w:rsid w:val="00FD0335"/>
    <w:rsid w:val="00FD0396"/>
    <w:rsid w:val="00FD0551"/>
    <w:rsid w:val="00FD0E82"/>
    <w:rsid w:val="00FD0F68"/>
    <w:rsid w:val="00FD1405"/>
    <w:rsid w:val="00FD19CB"/>
    <w:rsid w:val="00FD19E8"/>
    <w:rsid w:val="00FD1FB9"/>
    <w:rsid w:val="00FD2218"/>
    <w:rsid w:val="00FD2307"/>
    <w:rsid w:val="00FD2309"/>
    <w:rsid w:val="00FD2B42"/>
    <w:rsid w:val="00FD2CDD"/>
    <w:rsid w:val="00FD3249"/>
    <w:rsid w:val="00FD3504"/>
    <w:rsid w:val="00FD368B"/>
    <w:rsid w:val="00FD3B6F"/>
    <w:rsid w:val="00FD3CA5"/>
    <w:rsid w:val="00FD3F49"/>
    <w:rsid w:val="00FD4224"/>
    <w:rsid w:val="00FD45EC"/>
    <w:rsid w:val="00FD49D0"/>
    <w:rsid w:val="00FD4A15"/>
    <w:rsid w:val="00FD4A20"/>
    <w:rsid w:val="00FD4B71"/>
    <w:rsid w:val="00FD4CC0"/>
    <w:rsid w:val="00FD4ED2"/>
    <w:rsid w:val="00FD51EB"/>
    <w:rsid w:val="00FD59D2"/>
    <w:rsid w:val="00FD5B15"/>
    <w:rsid w:val="00FD5CF0"/>
    <w:rsid w:val="00FD5FF8"/>
    <w:rsid w:val="00FD63ED"/>
    <w:rsid w:val="00FD6424"/>
    <w:rsid w:val="00FD6A67"/>
    <w:rsid w:val="00FD6BF9"/>
    <w:rsid w:val="00FD6F1A"/>
    <w:rsid w:val="00FD72B7"/>
    <w:rsid w:val="00FD7332"/>
    <w:rsid w:val="00FD75F2"/>
    <w:rsid w:val="00FD7A4F"/>
    <w:rsid w:val="00FD7C88"/>
    <w:rsid w:val="00FE0187"/>
    <w:rsid w:val="00FE018E"/>
    <w:rsid w:val="00FE03D0"/>
    <w:rsid w:val="00FE03EC"/>
    <w:rsid w:val="00FE1087"/>
    <w:rsid w:val="00FE12B5"/>
    <w:rsid w:val="00FE1334"/>
    <w:rsid w:val="00FE1715"/>
    <w:rsid w:val="00FE1EBD"/>
    <w:rsid w:val="00FE20DB"/>
    <w:rsid w:val="00FE2192"/>
    <w:rsid w:val="00FE2369"/>
    <w:rsid w:val="00FE27EB"/>
    <w:rsid w:val="00FE2D83"/>
    <w:rsid w:val="00FE2E82"/>
    <w:rsid w:val="00FE30BA"/>
    <w:rsid w:val="00FE32CC"/>
    <w:rsid w:val="00FE33DB"/>
    <w:rsid w:val="00FE342E"/>
    <w:rsid w:val="00FE349A"/>
    <w:rsid w:val="00FE3B99"/>
    <w:rsid w:val="00FE3D78"/>
    <w:rsid w:val="00FE4054"/>
    <w:rsid w:val="00FE43B0"/>
    <w:rsid w:val="00FE4ABD"/>
    <w:rsid w:val="00FE4D1E"/>
    <w:rsid w:val="00FE4F2C"/>
    <w:rsid w:val="00FE589F"/>
    <w:rsid w:val="00FE62B1"/>
    <w:rsid w:val="00FE647A"/>
    <w:rsid w:val="00FE6772"/>
    <w:rsid w:val="00FE6A60"/>
    <w:rsid w:val="00FE6C98"/>
    <w:rsid w:val="00FE6FE6"/>
    <w:rsid w:val="00FE7135"/>
    <w:rsid w:val="00FE7650"/>
    <w:rsid w:val="00FE77D1"/>
    <w:rsid w:val="00FE79E0"/>
    <w:rsid w:val="00FE7CB2"/>
    <w:rsid w:val="00FE7EA9"/>
    <w:rsid w:val="00FF053E"/>
    <w:rsid w:val="00FF05CB"/>
    <w:rsid w:val="00FF08FA"/>
    <w:rsid w:val="00FF0A0A"/>
    <w:rsid w:val="00FF0EA3"/>
    <w:rsid w:val="00FF0EE0"/>
    <w:rsid w:val="00FF102B"/>
    <w:rsid w:val="00FF12EA"/>
    <w:rsid w:val="00FF1374"/>
    <w:rsid w:val="00FF1EF2"/>
    <w:rsid w:val="00FF2238"/>
    <w:rsid w:val="00FF25C5"/>
    <w:rsid w:val="00FF2B6B"/>
    <w:rsid w:val="00FF2F56"/>
    <w:rsid w:val="00FF312E"/>
    <w:rsid w:val="00FF36AD"/>
    <w:rsid w:val="00FF3C19"/>
    <w:rsid w:val="00FF3C35"/>
    <w:rsid w:val="00FF446D"/>
    <w:rsid w:val="00FF47E5"/>
    <w:rsid w:val="00FF496B"/>
    <w:rsid w:val="00FF4C88"/>
    <w:rsid w:val="00FF4D54"/>
    <w:rsid w:val="00FF4E54"/>
    <w:rsid w:val="00FF4EBF"/>
    <w:rsid w:val="00FF4ECF"/>
    <w:rsid w:val="00FF5038"/>
    <w:rsid w:val="00FF5883"/>
    <w:rsid w:val="00FF5E7C"/>
    <w:rsid w:val="00FF5EFD"/>
    <w:rsid w:val="00FF6048"/>
    <w:rsid w:val="00FF60B6"/>
    <w:rsid w:val="00FF61F5"/>
    <w:rsid w:val="00FF6311"/>
    <w:rsid w:val="00FF6453"/>
    <w:rsid w:val="00FF687D"/>
    <w:rsid w:val="00FF6B49"/>
    <w:rsid w:val="00FF6CF8"/>
    <w:rsid w:val="00FF7A73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B86AB5"/>
  <w15:docId w15:val="{95C6A2B6-25F9-43DF-B205-66A9386FF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D42"/>
    <w:rPr>
      <w:rFonts w:ascii="Arial" w:hAnsi="Arial"/>
      <w:sz w:val="18"/>
      <w:szCs w:val="20"/>
    </w:rPr>
  </w:style>
  <w:style w:type="paragraph" w:styleId="10">
    <w:name w:val="heading 1"/>
    <w:basedOn w:val="a"/>
    <w:link w:val="11"/>
    <w:uiPriority w:val="99"/>
    <w:qFormat/>
    <w:rsid w:val="007E3182"/>
    <w:pPr>
      <w:spacing w:after="100" w:afterAutospacing="1" w:line="288" w:lineRule="auto"/>
      <w:outlineLvl w:val="0"/>
    </w:pPr>
    <w:rPr>
      <w:rFonts w:eastAsia="Times New Roman" w:cs="Arial"/>
      <w:color w:val="333333"/>
      <w:kern w:val="36"/>
      <w:sz w:val="36"/>
      <w:szCs w:val="36"/>
    </w:rPr>
  </w:style>
  <w:style w:type="paragraph" w:styleId="2">
    <w:name w:val="heading 2"/>
    <w:basedOn w:val="a"/>
    <w:link w:val="20"/>
    <w:uiPriority w:val="99"/>
    <w:qFormat/>
    <w:rsid w:val="007E3182"/>
    <w:pPr>
      <w:spacing w:before="100" w:beforeAutospacing="1" w:after="105" w:line="264" w:lineRule="auto"/>
      <w:outlineLvl w:val="1"/>
    </w:pPr>
    <w:rPr>
      <w:rFonts w:eastAsia="Times New Roman" w:cs="Arial"/>
      <w:b/>
      <w:bCs/>
      <w:color w:val="333333"/>
      <w:sz w:val="30"/>
      <w:szCs w:val="30"/>
    </w:rPr>
  </w:style>
  <w:style w:type="paragraph" w:styleId="3">
    <w:name w:val="heading 3"/>
    <w:aliases w:val="H3"/>
    <w:basedOn w:val="a"/>
    <w:next w:val="a"/>
    <w:link w:val="30"/>
    <w:qFormat/>
    <w:locked/>
    <w:rsid w:val="00F14B80"/>
    <w:pPr>
      <w:keepNext/>
      <w:numPr>
        <w:ilvl w:val="2"/>
        <w:numId w:val="7"/>
      </w:numPr>
      <w:suppressAutoHyphens/>
      <w:spacing w:before="120" w:after="120"/>
      <w:outlineLvl w:val="2"/>
    </w:pPr>
    <w:rPr>
      <w:rFonts w:ascii="Times New Roman" w:eastAsia="Times New Roman" w:hAnsi="Times New Roman"/>
      <w:b/>
      <w:snapToGrid w:val="0"/>
      <w:sz w:val="28"/>
    </w:rPr>
  </w:style>
  <w:style w:type="paragraph" w:styleId="4">
    <w:name w:val="heading 4"/>
    <w:aliases w:val="H4"/>
    <w:basedOn w:val="a"/>
    <w:next w:val="a"/>
    <w:link w:val="40"/>
    <w:qFormat/>
    <w:locked/>
    <w:rsid w:val="00F14B80"/>
    <w:pPr>
      <w:keepNext/>
      <w:numPr>
        <w:ilvl w:val="3"/>
        <w:numId w:val="7"/>
      </w:numPr>
      <w:tabs>
        <w:tab w:val="clear" w:pos="1701"/>
        <w:tab w:val="num" w:pos="1134"/>
      </w:tabs>
      <w:suppressAutoHyphens/>
      <w:spacing w:before="240" w:after="120"/>
      <w:ind w:left="1134"/>
      <w:jc w:val="both"/>
      <w:outlineLvl w:val="3"/>
    </w:pPr>
    <w:rPr>
      <w:rFonts w:ascii="Times New Roman" w:eastAsia="Times New Roman" w:hAnsi="Times New Roman"/>
      <w:b/>
      <w:i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7E3182"/>
    <w:rPr>
      <w:rFonts w:ascii="Arial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E3182"/>
    <w:rPr>
      <w:rFonts w:ascii="Arial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rsid w:val="007E318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 Indent"/>
    <w:aliases w:val="текст"/>
    <w:basedOn w:val="a"/>
    <w:link w:val="a5"/>
    <w:uiPriority w:val="99"/>
    <w:rsid w:val="007E3182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New Roman CYR" w:eastAsia="Times New Roman" w:hAnsi="Times New Roman CYR"/>
      <w:sz w:val="28"/>
    </w:rPr>
  </w:style>
  <w:style w:type="character" w:customStyle="1" w:styleId="a5">
    <w:name w:val="Основной текст с отступом Знак"/>
    <w:aliases w:val="текст Знак"/>
    <w:basedOn w:val="a0"/>
    <w:link w:val="a4"/>
    <w:uiPriority w:val="99"/>
    <w:locked/>
    <w:rsid w:val="007E3182"/>
    <w:rPr>
      <w:rFonts w:ascii="Times New Roman CYR" w:hAnsi="Times New Roman CYR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455FFC"/>
    <w:rPr>
      <w:rFonts w:cs="Times New Roman"/>
      <w:color w:val="0000FF"/>
      <w:u w:val="single"/>
    </w:rPr>
  </w:style>
  <w:style w:type="paragraph" w:customStyle="1" w:styleId="a7">
    <w:name w:val="Знак"/>
    <w:basedOn w:val="a"/>
    <w:uiPriority w:val="99"/>
    <w:rsid w:val="008122E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8">
    <w:name w:val="Placeholder Text"/>
    <w:basedOn w:val="a0"/>
    <w:uiPriority w:val="99"/>
    <w:semiHidden/>
    <w:rsid w:val="0016715F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E601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13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D0CEE"/>
    <w:pPr>
      <w:ind w:left="720"/>
      <w:contextualSpacing/>
    </w:pPr>
  </w:style>
  <w:style w:type="paragraph" w:customStyle="1" w:styleId="12">
    <w:name w:val="Обычный1"/>
    <w:rsid w:val="00052A57"/>
    <w:pPr>
      <w:spacing w:before="100" w:after="100"/>
    </w:pPr>
    <w:rPr>
      <w:rFonts w:ascii="Times New Roman" w:eastAsia="Times New Roman" w:hAnsi="Times New Roman"/>
      <w:snapToGrid w:val="0"/>
      <w:sz w:val="24"/>
      <w:szCs w:val="20"/>
    </w:rPr>
  </w:style>
  <w:style w:type="character" w:customStyle="1" w:styleId="30">
    <w:name w:val="Заголовок 3 Знак"/>
    <w:aliases w:val="H3 Знак"/>
    <w:basedOn w:val="a0"/>
    <w:link w:val="3"/>
    <w:rsid w:val="00F14B80"/>
    <w:rPr>
      <w:rFonts w:ascii="Times New Roman" w:eastAsia="Times New Roman" w:hAnsi="Times New Roman"/>
      <w:b/>
      <w:snapToGrid w:val="0"/>
      <w:sz w:val="28"/>
      <w:szCs w:val="20"/>
    </w:rPr>
  </w:style>
  <w:style w:type="character" w:customStyle="1" w:styleId="40">
    <w:name w:val="Заголовок 4 Знак"/>
    <w:aliases w:val="H4 Знак"/>
    <w:basedOn w:val="a0"/>
    <w:link w:val="4"/>
    <w:rsid w:val="00F14B80"/>
    <w:rPr>
      <w:rFonts w:ascii="Times New Roman" w:eastAsia="Times New Roman" w:hAnsi="Times New Roman"/>
      <w:b/>
      <w:i/>
      <w:snapToGrid w:val="0"/>
      <w:sz w:val="28"/>
      <w:szCs w:val="20"/>
    </w:rPr>
  </w:style>
  <w:style w:type="paragraph" w:customStyle="1" w:styleId="1">
    <w:name w:val="Стиль Заголовок 1 + по ширине"/>
    <w:basedOn w:val="10"/>
    <w:rsid w:val="00F14B80"/>
    <w:pPr>
      <w:keepNext/>
      <w:keepLines/>
      <w:numPr>
        <w:numId w:val="7"/>
      </w:numPr>
      <w:suppressAutoHyphens/>
      <w:spacing w:before="480" w:after="240" w:afterAutospacing="0" w:line="240" w:lineRule="auto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c">
    <w:name w:val="комментарий"/>
    <w:uiPriority w:val="99"/>
    <w:rsid w:val="00992CFD"/>
    <w:rPr>
      <w:b/>
      <w:i/>
      <w:shd w:val="clear" w:color="auto" w:fill="FFFF99"/>
    </w:rPr>
  </w:style>
  <w:style w:type="table" w:styleId="ad">
    <w:name w:val="Table Grid"/>
    <w:basedOn w:val="a1"/>
    <w:locked/>
    <w:rsid w:val="00876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84470"/>
    <w:rPr>
      <w:rFonts w:ascii="Arial" w:hAnsi="Arial"/>
      <w:sz w:val="18"/>
      <w:szCs w:val="20"/>
    </w:rPr>
  </w:style>
  <w:style w:type="paragraph" w:styleId="af0">
    <w:name w:val="footer"/>
    <w:basedOn w:val="a"/>
    <w:link w:val="af1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84470"/>
    <w:rPr>
      <w:rFonts w:ascii="Arial" w:hAnsi="Arial"/>
      <w:sz w:val="18"/>
      <w:szCs w:val="20"/>
    </w:rPr>
  </w:style>
  <w:style w:type="paragraph" w:customStyle="1" w:styleId="ConsPlusNonformat">
    <w:name w:val="ConsPlusNonformat"/>
    <w:rsid w:val="0019378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8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00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5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0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8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7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9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8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8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9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5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58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zovkova\Desktop\&#1064;&#1072;&#1073;&#1083;&#1086;&#1085;&#1099;%20&#1047;&#1069;&#1057;\&#1064;&#1072;&#1073;&#1083;&#1086;&#1085;&#1099;%20&#1047;&#1069;&#1057;\6.%20&#1055;&#1088;&#1086;&#1090;&#1086;&#1082;&#1086;&#1083;%20&#1079;&#1072;&#1089;&#1077;&#1076;&#1072;&#1085;&#1080;&#1103;%20&#1082;&#1086;&#1084;&#1080;&#1089;&#1089;&#1080;&#1080;%20&#1087;&#1086;%20&#1074;&#1089;&#1082;&#1088;&#1099;&#1090;&#1080;&#1102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859791-8488-4391-9512-41649006B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6. Протокол заседания комиссии по вскрытию</Template>
  <TotalTime>59</TotalTime>
  <Pages>3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МОЭСК</Company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Kuzovkova</dc:creator>
  <cp:lastModifiedBy>Тихомирова Вера Олеговна</cp:lastModifiedBy>
  <cp:revision>16</cp:revision>
  <cp:lastPrinted>2025-12-22T11:56:00Z</cp:lastPrinted>
  <dcterms:created xsi:type="dcterms:W3CDTF">2025-12-05T06:23:00Z</dcterms:created>
  <dcterms:modified xsi:type="dcterms:W3CDTF">2026-01-27T12:55:00Z</dcterms:modified>
</cp:coreProperties>
</file>